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74936" w:rsidRPr="00140FF0" w:rsidRDefault="00DF6E70" w:rsidP="00DF6E70">
      <w:pPr>
        <w:spacing w:before="0" w:beforeAutospacing="0" w:after="0" w:afterAutospacing="0"/>
        <w:jc w:val="left"/>
        <w:rPr>
          <w:rFonts w:eastAsiaTheme="majorEastAsia"/>
          <w:color w:val="323E4F"/>
          <w:sz w:val="22"/>
          <w:szCs w:val="22"/>
        </w:rPr>
      </w:pPr>
      <w:r w:rsidRPr="00140FF0">
        <w:rPr>
          <w:rFonts w:eastAsiaTheme="majorEastAsia"/>
          <w:color w:val="323E4F"/>
          <w:sz w:val="22"/>
          <w:szCs w:val="22"/>
        </w:rPr>
        <w:t>附件</w:t>
      </w:r>
      <w:r w:rsidRPr="00140FF0">
        <w:rPr>
          <w:rFonts w:eastAsiaTheme="majorEastAsia"/>
          <w:color w:val="323E4F"/>
          <w:sz w:val="22"/>
          <w:szCs w:val="22"/>
        </w:rPr>
        <w:t>1</w:t>
      </w:r>
      <w:r w:rsidRPr="00140FF0">
        <w:rPr>
          <w:rFonts w:eastAsiaTheme="majorEastAsia"/>
          <w:color w:val="323E4F"/>
          <w:sz w:val="22"/>
          <w:szCs w:val="22"/>
        </w:rPr>
        <w:t>：</w:t>
      </w:r>
      <w:r w:rsidR="00803FB9" w:rsidRPr="00140FF0">
        <w:rPr>
          <w:rFonts w:eastAsiaTheme="majorEastAsia"/>
          <w:color w:val="323E4F"/>
          <w:sz w:val="22"/>
          <w:szCs w:val="22"/>
        </w:rPr>
        <w:tab/>
      </w:r>
      <w:r w:rsidR="00803FB9" w:rsidRPr="00140FF0">
        <w:rPr>
          <w:rFonts w:eastAsiaTheme="majorEastAsia"/>
          <w:color w:val="323E4F"/>
          <w:sz w:val="22"/>
          <w:szCs w:val="22"/>
        </w:rPr>
        <w:tab/>
      </w:r>
    </w:p>
    <w:p w:rsidR="00DF6E70" w:rsidRPr="00140FF0" w:rsidRDefault="00DF6E70" w:rsidP="00DF6E70">
      <w:pPr>
        <w:spacing w:before="0" w:beforeAutospacing="0" w:after="0" w:afterAutospacing="0"/>
        <w:jc w:val="left"/>
        <w:rPr>
          <w:rFonts w:eastAsiaTheme="majorEastAsia"/>
          <w:color w:val="323E4F"/>
          <w:sz w:val="96"/>
          <w:szCs w:val="110"/>
        </w:rPr>
      </w:pPr>
    </w:p>
    <w:p w:rsidR="00803FB9" w:rsidRPr="00140FF0" w:rsidRDefault="00B74936" w:rsidP="00B74936">
      <w:pPr>
        <w:spacing w:before="0" w:beforeAutospacing="0" w:after="0" w:afterAutospacing="0"/>
        <w:jc w:val="center"/>
        <w:rPr>
          <w:rFonts w:eastAsia="微软雅黑"/>
          <w:b/>
          <w:color w:val="323E4F"/>
          <w:sz w:val="72"/>
          <w:szCs w:val="110"/>
        </w:rPr>
      </w:pPr>
      <w:r w:rsidRPr="00140FF0">
        <w:rPr>
          <w:rFonts w:eastAsia="微软雅黑"/>
          <w:b/>
          <w:color w:val="323E4F"/>
          <w:sz w:val="72"/>
          <w:szCs w:val="110"/>
        </w:rPr>
        <w:t>培训进修学时</w:t>
      </w:r>
      <w:r w:rsidR="00ED51B4">
        <w:rPr>
          <w:rFonts w:eastAsia="微软雅黑"/>
          <w:b/>
          <w:color w:val="323E4F"/>
          <w:sz w:val="72"/>
          <w:szCs w:val="110"/>
        </w:rPr>
        <w:t>申报</w:t>
      </w:r>
    </w:p>
    <w:p w:rsidR="008C21AB" w:rsidRPr="00140FF0" w:rsidRDefault="008C21AB" w:rsidP="00B74936">
      <w:pPr>
        <w:spacing w:before="0" w:beforeAutospacing="0" w:after="0" w:afterAutospacing="0"/>
        <w:jc w:val="center"/>
        <w:rPr>
          <w:rFonts w:eastAsia="微软雅黑"/>
          <w:color w:val="323E4F"/>
          <w:sz w:val="56"/>
          <w:szCs w:val="110"/>
        </w:rPr>
      </w:pPr>
    </w:p>
    <w:p w:rsidR="00B3520A" w:rsidRPr="00140FF0" w:rsidRDefault="00F94C68" w:rsidP="00B74936">
      <w:pPr>
        <w:spacing w:before="0" w:beforeAutospacing="0" w:after="0" w:afterAutospacing="0"/>
        <w:jc w:val="center"/>
        <w:rPr>
          <w:rFonts w:eastAsia="微软雅黑"/>
          <w:color w:val="323E4F"/>
          <w:sz w:val="56"/>
          <w:szCs w:val="110"/>
        </w:rPr>
      </w:pPr>
      <w:r w:rsidRPr="00140FF0">
        <w:rPr>
          <w:rFonts w:eastAsia="微软雅黑"/>
          <w:color w:val="323E4F"/>
          <w:sz w:val="56"/>
          <w:szCs w:val="110"/>
        </w:rPr>
        <w:t>使</w:t>
      </w:r>
    </w:p>
    <w:p w:rsidR="00B3520A" w:rsidRPr="00140FF0" w:rsidRDefault="00F94C68" w:rsidP="00B74936">
      <w:pPr>
        <w:spacing w:before="0" w:beforeAutospacing="0" w:after="0" w:afterAutospacing="0"/>
        <w:jc w:val="center"/>
        <w:rPr>
          <w:rFonts w:eastAsia="微软雅黑"/>
          <w:color w:val="323E4F"/>
          <w:sz w:val="56"/>
          <w:szCs w:val="110"/>
        </w:rPr>
      </w:pPr>
      <w:r w:rsidRPr="00140FF0">
        <w:rPr>
          <w:rFonts w:eastAsia="微软雅黑"/>
          <w:color w:val="323E4F"/>
          <w:sz w:val="56"/>
          <w:szCs w:val="110"/>
        </w:rPr>
        <w:t>用</w:t>
      </w:r>
    </w:p>
    <w:p w:rsidR="00B3520A" w:rsidRPr="00140FF0" w:rsidRDefault="00F94C68" w:rsidP="00B74936">
      <w:pPr>
        <w:spacing w:before="0" w:beforeAutospacing="0" w:after="0" w:afterAutospacing="0"/>
        <w:jc w:val="center"/>
        <w:rPr>
          <w:rFonts w:eastAsia="微软雅黑"/>
          <w:color w:val="323E4F"/>
          <w:sz w:val="56"/>
          <w:szCs w:val="110"/>
        </w:rPr>
      </w:pPr>
      <w:r w:rsidRPr="00140FF0">
        <w:rPr>
          <w:rFonts w:eastAsia="微软雅黑"/>
          <w:color w:val="323E4F"/>
          <w:sz w:val="56"/>
          <w:szCs w:val="110"/>
        </w:rPr>
        <w:t>手</w:t>
      </w:r>
    </w:p>
    <w:p w:rsidR="0060167B" w:rsidRPr="00140FF0" w:rsidRDefault="00F94C68" w:rsidP="00B74936">
      <w:pPr>
        <w:spacing w:before="0" w:beforeAutospacing="0" w:after="0" w:afterAutospacing="0"/>
        <w:jc w:val="center"/>
        <w:rPr>
          <w:rFonts w:eastAsia="微软雅黑"/>
          <w:color w:val="323E4F"/>
          <w:sz w:val="56"/>
          <w:szCs w:val="110"/>
        </w:rPr>
      </w:pPr>
      <w:proofErr w:type="gramStart"/>
      <w:r w:rsidRPr="00140FF0">
        <w:rPr>
          <w:rFonts w:eastAsia="微软雅黑"/>
          <w:color w:val="323E4F"/>
          <w:sz w:val="56"/>
          <w:szCs w:val="110"/>
        </w:rPr>
        <w:t>册</w:t>
      </w:r>
      <w:proofErr w:type="gramEnd"/>
    </w:p>
    <w:p w:rsidR="00487E79" w:rsidRDefault="00487E79" w:rsidP="00B3520A">
      <w:pPr>
        <w:spacing w:before="0" w:beforeAutospacing="0" w:after="0" w:afterAutospacing="0"/>
        <w:rPr>
          <w:rFonts w:eastAsia="微软雅黑"/>
          <w:color w:val="323E4F"/>
          <w:sz w:val="56"/>
          <w:szCs w:val="110"/>
        </w:rPr>
      </w:pPr>
    </w:p>
    <w:p w:rsidR="00140FF0" w:rsidRPr="00140FF0" w:rsidRDefault="00140FF0" w:rsidP="00B3520A">
      <w:pPr>
        <w:spacing w:before="0" w:beforeAutospacing="0" w:after="0" w:afterAutospacing="0"/>
        <w:rPr>
          <w:rFonts w:eastAsia="微软雅黑"/>
          <w:color w:val="323E4F"/>
          <w:sz w:val="56"/>
          <w:szCs w:val="110"/>
        </w:rPr>
      </w:pPr>
    </w:p>
    <w:p w:rsidR="00487E79" w:rsidRPr="00140FF0" w:rsidRDefault="00487E79" w:rsidP="00B74936">
      <w:pPr>
        <w:spacing w:before="0" w:beforeAutospacing="0" w:after="0" w:afterAutospacing="0"/>
        <w:jc w:val="center"/>
        <w:rPr>
          <w:rFonts w:eastAsia="微软雅黑"/>
          <w:color w:val="323E4F"/>
          <w:sz w:val="44"/>
          <w:szCs w:val="110"/>
        </w:rPr>
      </w:pPr>
      <w:r w:rsidRPr="00140FF0">
        <w:rPr>
          <w:rFonts w:eastAsia="微软雅黑"/>
          <w:color w:val="323E4F"/>
          <w:sz w:val="44"/>
          <w:szCs w:val="110"/>
        </w:rPr>
        <w:t>教师发展中心</w:t>
      </w:r>
    </w:p>
    <w:p w:rsidR="00487E79" w:rsidRPr="00140FF0" w:rsidRDefault="00487E79" w:rsidP="00B74936">
      <w:pPr>
        <w:spacing w:before="0" w:beforeAutospacing="0" w:after="0" w:afterAutospacing="0"/>
        <w:jc w:val="center"/>
        <w:rPr>
          <w:rFonts w:eastAsia="微软雅黑"/>
          <w:color w:val="323E4F"/>
          <w:sz w:val="48"/>
          <w:szCs w:val="110"/>
        </w:rPr>
      </w:pPr>
      <w:r w:rsidRPr="00140FF0">
        <w:rPr>
          <w:rFonts w:eastAsia="微软雅黑"/>
          <w:color w:val="323E4F"/>
          <w:sz w:val="48"/>
          <w:szCs w:val="110"/>
        </w:rPr>
        <w:t>2020</w:t>
      </w:r>
      <w:r w:rsidRPr="00140FF0">
        <w:rPr>
          <w:rFonts w:eastAsia="微软雅黑"/>
          <w:color w:val="323E4F"/>
          <w:sz w:val="48"/>
          <w:szCs w:val="110"/>
        </w:rPr>
        <w:t>年</w:t>
      </w:r>
      <w:r w:rsidRPr="00140FF0">
        <w:rPr>
          <w:rFonts w:eastAsia="微软雅黑"/>
          <w:color w:val="323E4F"/>
          <w:sz w:val="48"/>
          <w:szCs w:val="110"/>
        </w:rPr>
        <w:t>1</w:t>
      </w:r>
      <w:r w:rsidR="007A1EB8">
        <w:rPr>
          <w:rFonts w:eastAsia="微软雅黑"/>
          <w:color w:val="323E4F"/>
          <w:sz w:val="48"/>
          <w:szCs w:val="110"/>
        </w:rPr>
        <w:t>1</w:t>
      </w:r>
      <w:r w:rsidRPr="00140FF0">
        <w:rPr>
          <w:rFonts w:eastAsia="微软雅黑"/>
          <w:color w:val="323E4F"/>
          <w:sz w:val="48"/>
          <w:szCs w:val="110"/>
        </w:rPr>
        <w:t>月</w:t>
      </w:r>
    </w:p>
    <w:p w:rsidR="003D281E" w:rsidRPr="00140FF0" w:rsidRDefault="006D52A6" w:rsidP="004409AE">
      <w:pPr>
        <w:pStyle w:val="a5"/>
        <w:spacing w:before="240" w:beforeAutospacing="0" w:after="240" w:afterAutospacing="0"/>
        <w:rPr>
          <w:rFonts w:ascii="Times New Roman" w:hAnsi="Times New Roman" w:cs="Times New Roman"/>
        </w:rPr>
      </w:pPr>
      <w:r w:rsidRPr="00140FF0">
        <w:rPr>
          <w:rFonts w:ascii="Times New Roman" w:hAnsi="Times New Roman" w:cs="Times New Roman"/>
          <w:sz w:val="32"/>
          <w:szCs w:val="32"/>
        </w:rPr>
        <w:br w:type="page"/>
      </w:r>
      <w:bookmarkStart w:id="0" w:name="_Toc178246493"/>
      <w:bookmarkStart w:id="1" w:name="_Toc179969685"/>
    </w:p>
    <w:p w:rsidR="003D281E" w:rsidRPr="007A1EB8" w:rsidRDefault="003D281E" w:rsidP="003D281E">
      <w:pPr>
        <w:rPr>
          <w:u w:val="single"/>
        </w:rPr>
        <w:sectPr w:rsidR="003D281E" w:rsidRPr="007A1EB8" w:rsidSect="001A2FC4">
          <w:headerReference w:type="default" r:id="rId8"/>
          <w:footerReference w:type="even" r:id="rId9"/>
          <w:footerReference w:type="default" r:id="rId10"/>
          <w:footerReference w:type="first" r:id="rId11"/>
          <w:pgSz w:w="11906" w:h="16838"/>
          <w:pgMar w:top="1440" w:right="1800" w:bottom="1440" w:left="1800" w:header="851" w:footer="992" w:gutter="0"/>
          <w:pgNumType w:start="1"/>
          <w:cols w:space="425"/>
          <w:docGrid w:type="lines" w:linePitch="312"/>
        </w:sectPr>
      </w:pPr>
    </w:p>
    <w:p w:rsidR="00F951E7" w:rsidRPr="00140FF0" w:rsidRDefault="00F951E7" w:rsidP="003D281E">
      <w:pPr>
        <w:pStyle w:val="a5"/>
        <w:tabs>
          <w:tab w:val="left" w:pos="420"/>
          <w:tab w:val="left" w:pos="840"/>
          <w:tab w:val="left" w:pos="1260"/>
          <w:tab w:val="left" w:pos="1680"/>
          <w:tab w:val="left" w:pos="2100"/>
          <w:tab w:val="left" w:pos="2520"/>
          <w:tab w:val="left" w:pos="2940"/>
          <w:tab w:val="left" w:pos="3360"/>
          <w:tab w:val="left" w:pos="3780"/>
          <w:tab w:val="center" w:pos="4153"/>
          <w:tab w:val="left" w:pos="4200"/>
          <w:tab w:val="left" w:pos="6315"/>
        </w:tabs>
        <w:jc w:val="left"/>
        <w:rPr>
          <w:rFonts w:ascii="Times New Roman" w:hAnsi="Times New Roman" w:cs="Times New Roman"/>
        </w:rPr>
      </w:pPr>
    </w:p>
    <w:p w:rsidR="00476FD1" w:rsidRDefault="00EC0557" w:rsidP="00EC0557">
      <w:pPr>
        <w:pStyle w:val="a5"/>
        <w:rPr>
          <w:noProof/>
        </w:rPr>
      </w:pPr>
      <w:r w:rsidRPr="00140FF0">
        <w:rPr>
          <w:rFonts w:ascii="Times New Roman" w:hAnsi="Times New Roman" w:cs="Times New Roman"/>
          <w:lang w:val="zh-CN"/>
        </w:rPr>
        <w:t>目录</w:t>
      </w:r>
      <w:r w:rsidRPr="00140FF0">
        <w:rPr>
          <w:rFonts w:ascii="Times New Roman" w:hAnsi="Times New Roman" w:cs="Times New Roman"/>
          <w:color w:val="365F91"/>
          <w:kern w:val="0"/>
          <w:sz w:val="28"/>
          <w:szCs w:val="28"/>
        </w:rPr>
        <w:fldChar w:fldCharType="begin"/>
      </w:r>
      <w:r w:rsidRPr="00140FF0">
        <w:rPr>
          <w:rFonts w:ascii="Times New Roman" w:hAnsi="Times New Roman" w:cs="Times New Roman"/>
        </w:rPr>
        <w:instrText xml:space="preserve"> TOC \o "1-3" \h \z \u </w:instrText>
      </w:r>
      <w:r w:rsidRPr="00140FF0">
        <w:rPr>
          <w:rFonts w:ascii="Times New Roman" w:hAnsi="Times New Roman" w:cs="Times New Roman"/>
          <w:color w:val="365F91"/>
          <w:kern w:val="0"/>
          <w:sz w:val="28"/>
          <w:szCs w:val="28"/>
        </w:rPr>
        <w:fldChar w:fldCharType="separate"/>
      </w:r>
    </w:p>
    <w:p w:rsidR="00476FD1" w:rsidRPr="00476FD1" w:rsidRDefault="00AD310E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55221852" w:history="1">
        <w:r w:rsidR="00476FD1" w:rsidRPr="00476FD1">
          <w:rPr>
            <w:rStyle w:val="ad"/>
            <w:noProof/>
            <w:sz w:val="21"/>
          </w:rPr>
          <w:t>1.</w:t>
        </w:r>
        <w:r w:rsidR="00476FD1" w:rsidRPr="00476FD1">
          <w:rPr>
            <w:rStyle w:val="ad"/>
            <w:rFonts w:hint="eastAsia"/>
            <w:noProof/>
            <w:sz w:val="21"/>
          </w:rPr>
          <w:t>如何进入</w:t>
        </w:r>
        <w:r w:rsidR="00476FD1" w:rsidRPr="00476FD1">
          <w:rPr>
            <w:noProof/>
            <w:webHidden/>
            <w:sz w:val="21"/>
          </w:rPr>
          <w:tab/>
        </w:r>
        <w:r w:rsidR="00476FD1" w:rsidRPr="00476FD1">
          <w:rPr>
            <w:noProof/>
            <w:webHidden/>
            <w:sz w:val="21"/>
          </w:rPr>
          <w:fldChar w:fldCharType="begin"/>
        </w:r>
        <w:r w:rsidR="00476FD1" w:rsidRPr="00476FD1">
          <w:rPr>
            <w:noProof/>
            <w:webHidden/>
            <w:sz w:val="21"/>
          </w:rPr>
          <w:instrText xml:space="preserve"> PAGEREF _Toc55221852 \h </w:instrText>
        </w:r>
        <w:r w:rsidR="00476FD1" w:rsidRPr="00476FD1">
          <w:rPr>
            <w:noProof/>
            <w:webHidden/>
            <w:sz w:val="21"/>
          </w:rPr>
        </w:r>
        <w:r w:rsidR="00476FD1" w:rsidRPr="00476FD1">
          <w:rPr>
            <w:noProof/>
            <w:webHidden/>
            <w:sz w:val="21"/>
          </w:rPr>
          <w:fldChar w:fldCharType="separate"/>
        </w:r>
        <w:r w:rsidR="00C21187">
          <w:rPr>
            <w:noProof/>
            <w:webHidden/>
            <w:sz w:val="21"/>
          </w:rPr>
          <w:t>- 1 -</w:t>
        </w:r>
        <w:r w:rsidR="00476FD1" w:rsidRPr="00476FD1">
          <w:rPr>
            <w:noProof/>
            <w:webHidden/>
            <w:sz w:val="21"/>
          </w:rPr>
          <w:fldChar w:fldCharType="end"/>
        </w:r>
      </w:hyperlink>
    </w:p>
    <w:p w:rsidR="00476FD1" w:rsidRPr="00476FD1" w:rsidRDefault="00AD310E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55221853" w:history="1">
        <w:r w:rsidR="00476FD1" w:rsidRPr="00476FD1">
          <w:rPr>
            <w:rStyle w:val="ad"/>
            <w:noProof/>
            <w:sz w:val="21"/>
          </w:rPr>
          <w:t>2.</w:t>
        </w:r>
        <w:r w:rsidR="00476FD1" w:rsidRPr="00476FD1">
          <w:rPr>
            <w:rStyle w:val="ad"/>
            <w:rFonts w:hint="eastAsia"/>
            <w:noProof/>
            <w:sz w:val="21"/>
          </w:rPr>
          <w:t>培训学时登记</w:t>
        </w:r>
        <w:r w:rsidR="00476FD1" w:rsidRPr="00476FD1">
          <w:rPr>
            <w:noProof/>
            <w:webHidden/>
            <w:sz w:val="21"/>
          </w:rPr>
          <w:tab/>
        </w:r>
        <w:r w:rsidR="00476FD1" w:rsidRPr="00476FD1">
          <w:rPr>
            <w:noProof/>
            <w:webHidden/>
            <w:sz w:val="21"/>
          </w:rPr>
          <w:fldChar w:fldCharType="begin"/>
        </w:r>
        <w:r w:rsidR="00476FD1" w:rsidRPr="00476FD1">
          <w:rPr>
            <w:noProof/>
            <w:webHidden/>
            <w:sz w:val="21"/>
          </w:rPr>
          <w:instrText xml:space="preserve"> PAGEREF _Toc55221853 \h </w:instrText>
        </w:r>
        <w:r w:rsidR="00476FD1" w:rsidRPr="00476FD1">
          <w:rPr>
            <w:noProof/>
            <w:webHidden/>
            <w:sz w:val="21"/>
          </w:rPr>
        </w:r>
        <w:r w:rsidR="00476FD1" w:rsidRPr="00476FD1">
          <w:rPr>
            <w:noProof/>
            <w:webHidden/>
            <w:sz w:val="21"/>
          </w:rPr>
          <w:fldChar w:fldCharType="separate"/>
        </w:r>
        <w:r w:rsidR="00C21187">
          <w:rPr>
            <w:noProof/>
            <w:webHidden/>
            <w:sz w:val="21"/>
          </w:rPr>
          <w:t>- 2 -</w:t>
        </w:r>
        <w:r w:rsidR="00476FD1" w:rsidRPr="00476FD1">
          <w:rPr>
            <w:noProof/>
            <w:webHidden/>
            <w:sz w:val="21"/>
          </w:rPr>
          <w:fldChar w:fldCharType="end"/>
        </w:r>
      </w:hyperlink>
    </w:p>
    <w:p w:rsidR="00476FD1" w:rsidRPr="00476FD1" w:rsidRDefault="00AD310E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55221854" w:history="1">
        <w:r w:rsidR="00476FD1" w:rsidRPr="00476FD1">
          <w:rPr>
            <w:rStyle w:val="ad"/>
            <w:noProof/>
            <w:sz w:val="21"/>
          </w:rPr>
          <w:t>3.</w:t>
        </w:r>
        <w:r w:rsidR="00476FD1" w:rsidRPr="00476FD1">
          <w:rPr>
            <w:rStyle w:val="ad"/>
            <w:rFonts w:hint="eastAsia"/>
            <w:noProof/>
            <w:sz w:val="21"/>
          </w:rPr>
          <w:t>境内外访学申请</w:t>
        </w:r>
        <w:r w:rsidR="00476FD1" w:rsidRPr="00476FD1">
          <w:rPr>
            <w:noProof/>
            <w:webHidden/>
            <w:sz w:val="21"/>
          </w:rPr>
          <w:tab/>
        </w:r>
        <w:r w:rsidR="00476FD1" w:rsidRPr="00476FD1">
          <w:rPr>
            <w:noProof/>
            <w:webHidden/>
            <w:sz w:val="21"/>
          </w:rPr>
          <w:fldChar w:fldCharType="begin"/>
        </w:r>
        <w:r w:rsidR="00476FD1" w:rsidRPr="00476FD1">
          <w:rPr>
            <w:noProof/>
            <w:webHidden/>
            <w:sz w:val="21"/>
          </w:rPr>
          <w:instrText xml:space="preserve"> PAGEREF _Toc55221854 \h </w:instrText>
        </w:r>
        <w:r w:rsidR="00476FD1" w:rsidRPr="00476FD1">
          <w:rPr>
            <w:noProof/>
            <w:webHidden/>
            <w:sz w:val="21"/>
          </w:rPr>
        </w:r>
        <w:r w:rsidR="00476FD1" w:rsidRPr="00476FD1">
          <w:rPr>
            <w:noProof/>
            <w:webHidden/>
            <w:sz w:val="21"/>
          </w:rPr>
          <w:fldChar w:fldCharType="separate"/>
        </w:r>
        <w:r w:rsidR="00C21187">
          <w:rPr>
            <w:noProof/>
            <w:webHidden/>
            <w:sz w:val="21"/>
          </w:rPr>
          <w:t>- 5 -</w:t>
        </w:r>
        <w:r w:rsidR="00476FD1" w:rsidRPr="00476FD1">
          <w:rPr>
            <w:noProof/>
            <w:webHidden/>
            <w:sz w:val="21"/>
          </w:rPr>
          <w:fldChar w:fldCharType="end"/>
        </w:r>
      </w:hyperlink>
    </w:p>
    <w:p w:rsidR="00476FD1" w:rsidRPr="00476FD1" w:rsidRDefault="00AD310E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55221855" w:history="1">
        <w:r w:rsidR="00476FD1" w:rsidRPr="00476FD1">
          <w:rPr>
            <w:rStyle w:val="ad"/>
            <w:noProof/>
            <w:sz w:val="21"/>
          </w:rPr>
          <w:t>4.</w:t>
        </w:r>
        <w:r w:rsidR="00476FD1" w:rsidRPr="00476FD1">
          <w:rPr>
            <w:rStyle w:val="ad"/>
            <w:rFonts w:hint="eastAsia"/>
            <w:noProof/>
            <w:sz w:val="21"/>
          </w:rPr>
          <w:t>攻读硕博申请</w:t>
        </w:r>
        <w:r w:rsidR="00476FD1" w:rsidRPr="00476FD1">
          <w:rPr>
            <w:noProof/>
            <w:webHidden/>
            <w:sz w:val="21"/>
          </w:rPr>
          <w:tab/>
        </w:r>
        <w:r w:rsidR="00476FD1" w:rsidRPr="00476FD1">
          <w:rPr>
            <w:noProof/>
            <w:webHidden/>
            <w:sz w:val="21"/>
          </w:rPr>
          <w:fldChar w:fldCharType="begin"/>
        </w:r>
        <w:r w:rsidR="00476FD1" w:rsidRPr="00476FD1">
          <w:rPr>
            <w:noProof/>
            <w:webHidden/>
            <w:sz w:val="21"/>
          </w:rPr>
          <w:instrText xml:space="preserve"> PAGEREF _Toc55221855 \h </w:instrText>
        </w:r>
        <w:r w:rsidR="00476FD1" w:rsidRPr="00476FD1">
          <w:rPr>
            <w:noProof/>
            <w:webHidden/>
            <w:sz w:val="21"/>
          </w:rPr>
        </w:r>
        <w:r w:rsidR="00476FD1" w:rsidRPr="00476FD1">
          <w:rPr>
            <w:noProof/>
            <w:webHidden/>
            <w:sz w:val="21"/>
          </w:rPr>
          <w:fldChar w:fldCharType="separate"/>
        </w:r>
        <w:r w:rsidR="00C21187">
          <w:rPr>
            <w:noProof/>
            <w:webHidden/>
            <w:sz w:val="21"/>
          </w:rPr>
          <w:t>- 6 -</w:t>
        </w:r>
        <w:r w:rsidR="00476FD1" w:rsidRPr="00476FD1">
          <w:rPr>
            <w:noProof/>
            <w:webHidden/>
            <w:sz w:val="21"/>
          </w:rPr>
          <w:fldChar w:fldCharType="end"/>
        </w:r>
      </w:hyperlink>
    </w:p>
    <w:p w:rsidR="00476FD1" w:rsidRPr="00476FD1" w:rsidRDefault="00AD310E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55221856" w:history="1">
        <w:r w:rsidR="00476FD1" w:rsidRPr="00476FD1">
          <w:rPr>
            <w:rStyle w:val="ad"/>
            <w:noProof/>
            <w:sz w:val="21"/>
          </w:rPr>
          <w:t>5.</w:t>
        </w:r>
        <w:r w:rsidR="00476FD1" w:rsidRPr="00476FD1">
          <w:rPr>
            <w:rStyle w:val="ad"/>
            <w:rFonts w:hint="eastAsia"/>
            <w:noProof/>
            <w:sz w:val="21"/>
          </w:rPr>
          <w:t>查看流程审核进度</w:t>
        </w:r>
        <w:r w:rsidR="00476FD1" w:rsidRPr="00476FD1">
          <w:rPr>
            <w:noProof/>
            <w:webHidden/>
            <w:sz w:val="21"/>
          </w:rPr>
          <w:tab/>
        </w:r>
        <w:r w:rsidR="00476FD1" w:rsidRPr="00476FD1">
          <w:rPr>
            <w:noProof/>
            <w:webHidden/>
            <w:sz w:val="21"/>
          </w:rPr>
          <w:fldChar w:fldCharType="begin"/>
        </w:r>
        <w:r w:rsidR="00476FD1" w:rsidRPr="00476FD1">
          <w:rPr>
            <w:noProof/>
            <w:webHidden/>
            <w:sz w:val="21"/>
          </w:rPr>
          <w:instrText xml:space="preserve"> PAGEREF _Toc55221856 \h </w:instrText>
        </w:r>
        <w:r w:rsidR="00476FD1" w:rsidRPr="00476FD1">
          <w:rPr>
            <w:noProof/>
            <w:webHidden/>
            <w:sz w:val="21"/>
          </w:rPr>
        </w:r>
        <w:r w:rsidR="00476FD1" w:rsidRPr="00476FD1">
          <w:rPr>
            <w:noProof/>
            <w:webHidden/>
            <w:sz w:val="21"/>
          </w:rPr>
          <w:fldChar w:fldCharType="separate"/>
        </w:r>
        <w:r w:rsidR="00C21187">
          <w:rPr>
            <w:noProof/>
            <w:webHidden/>
            <w:sz w:val="21"/>
          </w:rPr>
          <w:t>- 8 -</w:t>
        </w:r>
        <w:r w:rsidR="00476FD1" w:rsidRPr="00476FD1">
          <w:rPr>
            <w:noProof/>
            <w:webHidden/>
            <w:sz w:val="21"/>
          </w:rPr>
          <w:fldChar w:fldCharType="end"/>
        </w:r>
      </w:hyperlink>
    </w:p>
    <w:p w:rsidR="00476FD1" w:rsidRPr="00476FD1" w:rsidRDefault="00AD310E">
      <w:pPr>
        <w:pStyle w:val="1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55221857" w:history="1">
        <w:r w:rsidR="00476FD1" w:rsidRPr="00476FD1">
          <w:rPr>
            <w:rStyle w:val="ad"/>
            <w:noProof/>
            <w:sz w:val="21"/>
          </w:rPr>
          <w:t>6.</w:t>
        </w:r>
        <w:r w:rsidR="00476FD1" w:rsidRPr="00476FD1">
          <w:rPr>
            <w:rStyle w:val="ad"/>
            <w:rFonts w:hint="eastAsia"/>
            <w:noProof/>
            <w:sz w:val="21"/>
          </w:rPr>
          <w:t>退回申请处理</w:t>
        </w:r>
        <w:r w:rsidR="00476FD1" w:rsidRPr="00476FD1">
          <w:rPr>
            <w:noProof/>
            <w:webHidden/>
            <w:sz w:val="21"/>
          </w:rPr>
          <w:tab/>
        </w:r>
        <w:r w:rsidR="00476FD1" w:rsidRPr="00476FD1">
          <w:rPr>
            <w:noProof/>
            <w:webHidden/>
            <w:sz w:val="21"/>
          </w:rPr>
          <w:fldChar w:fldCharType="begin"/>
        </w:r>
        <w:r w:rsidR="00476FD1" w:rsidRPr="00476FD1">
          <w:rPr>
            <w:noProof/>
            <w:webHidden/>
            <w:sz w:val="21"/>
          </w:rPr>
          <w:instrText xml:space="preserve"> PAGEREF _Toc55221857 \h </w:instrText>
        </w:r>
        <w:r w:rsidR="00476FD1" w:rsidRPr="00476FD1">
          <w:rPr>
            <w:noProof/>
            <w:webHidden/>
            <w:sz w:val="21"/>
          </w:rPr>
        </w:r>
        <w:r w:rsidR="00476FD1" w:rsidRPr="00476FD1">
          <w:rPr>
            <w:noProof/>
            <w:webHidden/>
            <w:sz w:val="21"/>
          </w:rPr>
          <w:fldChar w:fldCharType="separate"/>
        </w:r>
        <w:r w:rsidR="00C21187">
          <w:rPr>
            <w:noProof/>
            <w:webHidden/>
            <w:sz w:val="21"/>
          </w:rPr>
          <w:t>- 9 -</w:t>
        </w:r>
        <w:r w:rsidR="00476FD1" w:rsidRPr="00476FD1">
          <w:rPr>
            <w:noProof/>
            <w:webHidden/>
            <w:sz w:val="21"/>
          </w:rPr>
          <w:fldChar w:fldCharType="end"/>
        </w:r>
      </w:hyperlink>
    </w:p>
    <w:p w:rsidR="003D281E" w:rsidRPr="00140FF0" w:rsidRDefault="00EC0557" w:rsidP="000F7C43">
      <w:pPr>
        <w:pStyle w:val="11"/>
      </w:pPr>
      <w:r w:rsidRPr="00140FF0">
        <w:fldChar w:fldCharType="end"/>
      </w:r>
    </w:p>
    <w:p w:rsidR="00560D9D" w:rsidRPr="00140FF0" w:rsidRDefault="00560D9D" w:rsidP="00560D9D">
      <w:pPr>
        <w:sectPr w:rsidR="00560D9D" w:rsidRPr="00140FF0" w:rsidSect="001A2FC4">
          <w:footerReference w:type="default" r:id="rId12"/>
          <w:pgSz w:w="11906" w:h="16838"/>
          <w:pgMar w:top="1440" w:right="1800" w:bottom="1440" w:left="1800" w:header="851" w:footer="992" w:gutter="0"/>
          <w:pgNumType w:start="1"/>
          <w:cols w:space="425"/>
          <w:docGrid w:type="lines" w:linePitch="312"/>
        </w:sectPr>
      </w:pPr>
    </w:p>
    <w:p w:rsidR="006831FE" w:rsidRPr="00140FF0" w:rsidRDefault="00AF1908" w:rsidP="003D281E">
      <w:pPr>
        <w:pStyle w:val="10"/>
        <w:numPr>
          <w:ilvl w:val="0"/>
          <w:numId w:val="0"/>
        </w:numPr>
      </w:pPr>
      <w:bookmarkStart w:id="2" w:name="_Toc55221852"/>
      <w:r w:rsidRPr="00140FF0">
        <w:lastRenderedPageBreak/>
        <w:t>1.</w:t>
      </w:r>
      <w:r w:rsidR="0032749B" w:rsidRPr="00140FF0">
        <w:t>如何进入</w:t>
      </w:r>
      <w:bookmarkEnd w:id="2"/>
    </w:p>
    <w:p w:rsidR="006746DC" w:rsidRPr="00140FF0" w:rsidRDefault="006746DC" w:rsidP="006746DC">
      <w:r w:rsidRPr="00140FF0">
        <w:t>登录</w:t>
      </w:r>
      <w:r w:rsidRPr="00140FF0">
        <w:t>“</w:t>
      </w:r>
      <w:r w:rsidRPr="00140FF0">
        <w:t>智慧三江</w:t>
      </w:r>
      <w:r w:rsidRPr="00140FF0">
        <w:t>”</w:t>
      </w:r>
      <w:r w:rsidRPr="00140FF0">
        <w:t>，</w:t>
      </w:r>
      <w:r w:rsidR="006951AE" w:rsidRPr="00140FF0">
        <w:t>在</w:t>
      </w:r>
      <w:r w:rsidRPr="00140FF0">
        <w:t>“</w:t>
      </w:r>
      <w:r w:rsidRPr="00140FF0">
        <w:t>我的首页</w:t>
      </w:r>
      <w:r w:rsidRPr="00140FF0">
        <w:t>”</w:t>
      </w:r>
      <w:r w:rsidR="006951AE" w:rsidRPr="00140FF0">
        <w:t>&gt;“</w:t>
      </w:r>
      <w:r w:rsidR="006951AE" w:rsidRPr="00140FF0">
        <w:t>应用中心</w:t>
      </w:r>
      <w:r w:rsidR="006951AE" w:rsidRPr="00140FF0">
        <w:t>”&gt;“</w:t>
      </w:r>
      <w:r w:rsidR="006951AE" w:rsidRPr="00140FF0">
        <w:t>业务系统</w:t>
      </w:r>
      <w:r w:rsidR="006951AE" w:rsidRPr="00140FF0">
        <w:t>”</w:t>
      </w:r>
      <w:r w:rsidR="006951AE" w:rsidRPr="00140FF0">
        <w:t>中找到</w:t>
      </w:r>
      <w:r w:rsidR="006951AE" w:rsidRPr="00140FF0">
        <w:t>“</w:t>
      </w:r>
      <w:r w:rsidR="006951AE" w:rsidRPr="00140FF0">
        <w:t>人事管理系统</w:t>
      </w:r>
      <w:r w:rsidR="006951AE" w:rsidRPr="00140FF0">
        <w:t>”</w:t>
      </w:r>
      <w:r w:rsidR="006951AE" w:rsidRPr="00140FF0">
        <w:t>，</w:t>
      </w:r>
    </w:p>
    <w:p w:rsidR="006951AE" w:rsidRPr="00140FF0" w:rsidRDefault="006951AE" w:rsidP="006746DC">
      <w:r w:rsidRPr="00140FF0">
        <w:t>点击进入</w:t>
      </w:r>
      <w:r w:rsidR="00461699" w:rsidRPr="00140FF0">
        <w:t>（注：图片可放大查看，以下同上）</w:t>
      </w:r>
      <w:r w:rsidRPr="00140FF0">
        <w:t>。</w:t>
      </w:r>
    </w:p>
    <w:p w:rsidR="006746DC" w:rsidRPr="00140FF0" w:rsidRDefault="006746DC" w:rsidP="00BF4C52">
      <w:r w:rsidRPr="00140FF0">
        <w:rPr>
          <w:noProof/>
        </w:rPr>
        <w:drawing>
          <wp:inline distT="0" distB="0" distL="0" distR="0" wp14:anchorId="3C3B2C8C" wp14:editId="4528BF51">
            <wp:extent cx="5274310" cy="799465"/>
            <wp:effectExtent l="0" t="0" r="254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1AE" w:rsidRPr="00140FF0" w:rsidRDefault="006951AE" w:rsidP="00BF4C52">
      <w:r w:rsidRPr="00140FF0">
        <w:rPr>
          <w:noProof/>
        </w:rPr>
        <w:drawing>
          <wp:inline distT="0" distB="0" distL="0" distR="0" wp14:anchorId="474052B4" wp14:editId="09B199C9">
            <wp:extent cx="5274310" cy="149415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9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082" w:rsidRDefault="00B33082" w:rsidP="00BF4C52"/>
    <w:p w:rsidR="00911F9B" w:rsidRPr="00B33082" w:rsidRDefault="006951AE" w:rsidP="00BF4C52">
      <w:r w:rsidRPr="00140FF0">
        <w:t>在</w:t>
      </w:r>
      <w:r w:rsidRPr="00140FF0">
        <w:t>“</w:t>
      </w:r>
      <w:r w:rsidR="004511BB">
        <w:t>培训进修</w:t>
      </w:r>
      <w:r w:rsidRPr="00140FF0">
        <w:t>”</w:t>
      </w:r>
      <w:r w:rsidRPr="00140FF0">
        <w:t>一栏，</w:t>
      </w:r>
      <w:r w:rsidR="00911F9B" w:rsidRPr="00140FF0">
        <w:t>找到</w:t>
      </w:r>
      <w:r w:rsidR="00911F9B" w:rsidRPr="00140FF0">
        <w:t>“</w:t>
      </w:r>
      <w:r w:rsidR="00C21187">
        <w:rPr>
          <w:rFonts w:hint="eastAsia"/>
        </w:rPr>
        <w:t>学时申报、访学</w:t>
      </w:r>
      <w:r w:rsidR="00EA17EB" w:rsidRPr="00140FF0">
        <w:t>”</w:t>
      </w:r>
      <w:r w:rsidR="00EA17EB" w:rsidRPr="00140FF0">
        <w:t>应用。</w:t>
      </w:r>
    </w:p>
    <w:p w:rsidR="00EA17EB" w:rsidRPr="00140FF0" w:rsidRDefault="00503C4F" w:rsidP="00BF4C52">
      <w:r>
        <w:rPr>
          <w:noProof/>
        </w:rPr>
        <w:drawing>
          <wp:inline distT="0" distB="0" distL="0" distR="0" wp14:anchorId="50E28F58" wp14:editId="7F6D51DF">
            <wp:extent cx="5274310" cy="2371725"/>
            <wp:effectExtent l="0" t="0" r="254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F9B" w:rsidRPr="00140FF0" w:rsidRDefault="00911F9B" w:rsidP="00BF4C52"/>
    <w:p w:rsidR="00E30FBA" w:rsidRPr="00140FF0" w:rsidRDefault="00E30FBA" w:rsidP="004B4C5E"/>
    <w:p w:rsidR="000E1E32" w:rsidRPr="00140FF0" w:rsidRDefault="00AF1908" w:rsidP="00AF1908">
      <w:pPr>
        <w:pStyle w:val="10"/>
        <w:numPr>
          <w:ilvl w:val="0"/>
          <w:numId w:val="0"/>
        </w:numPr>
      </w:pPr>
      <w:bookmarkStart w:id="3" w:name="_Toc55221853"/>
      <w:r w:rsidRPr="00140FF0">
        <w:lastRenderedPageBreak/>
        <w:t>2.</w:t>
      </w:r>
      <w:r w:rsidR="00D534E2" w:rsidRPr="00140FF0">
        <w:t>培训学时登记</w:t>
      </w:r>
      <w:bookmarkEnd w:id="3"/>
    </w:p>
    <w:p w:rsidR="007806AB" w:rsidRDefault="00A70A6F" w:rsidP="00EA2350">
      <w:r>
        <w:t>（</w:t>
      </w:r>
      <w:r>
        <w:rPr>
          <w:rFonts w:hint="eastAsia"/>
        </w:rPr>
        <w:t>1</w:t>
      </w:r>
      <w:r>
        <w:t>）个人申报</w:t>
      </w:r>
    </w:p>
    <w:p w:rsidR="007806AB" w:rsidRPr="00140FF0" w:rsidRDefault="007806AB" w:rsidP="007806AB">
      <w:pPr>
        <w:rPr>
          <w:noProof/>
        </w:rPr>
      </w:pPr>
      <w:r w:rsidRPr="00140FF0">
        <w:rPr>
          <w:noProof/>
        </w:rPr>
        <w:t>点击进入</w:t>
      </w:r>
      <w:r w:rsidR="004E5D22">
        <w:rPr>
          <w:noProof/>
        </w:rPr>
        <w:t>“</w:t>
      </w:r>
      <w:r w:rsidR="00C21187">
        <w:rPr>
          <w:rFonts w:hint="eastAsia"/>
        </w:rPr>
        <w:t>学时申报、访学</w:t>
      </w:r>
      <w:r w:rsidR="004E5D22">
        <w:rPr>
          <w:noProof/>
        </w:rPr>
        <w:t>”</w:t>
      </w:r>
      <w:r w:rsidRPr="00140FF0">
        <w:rPr>
          <w:noProof/>
        </w:rPr>
        <w:t>应用，如果有多个角色权限需要选择</w:t>
      </w:r>
      <w:r w:rsidRPr="00140FF0">
        <w:rPr>
          <w:noProof/>
        </w:rPr>
        <w:t>“</w:t>
      </w:r>
      <w:r>
        <w:rPr>
          <w:noProof/>
        </w:rPr>
        <w:t>个人申报</w:t>
      </w:r>
      <w:r w:rsidRPr="00140FF0">
        <w:rPr>
          <w:noProof/>
        </w:rPr>
        <w:t>”</w:t>
      </w:r>
      <w:r w:rsidRPr="00140FF0">
        <w:rPr>
          <w:noProof/>
        </w:rPr>
        <w:t>角色进入。</w:t>
      </w:r>
    </w:p>
    <w:p w:rsidR="007806AB" w:rsidRPr="007806AB" w:rsidRDefault="007806AB" w:rsidP="00EA2350">
      <w:r>
        <w:rPr>
          <w:noProof/>
        </w:rPr>
        <w:drawing>
          <wp:inline distT="0" distB="0" distL="0" distR="0" wp14:anchorId="101297BC" wp14:editId="3453B17C">
            <wp:extent cx="5274310" cy="2566035"/>
            <wp:effectExtent l="0" t="0" r="2540" b="57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350" w:rsidRPr="00140FF0" w:rsidRDefault="00EA2350" w:rsidP="00EA2350">
      <w:r w:rsidRPr="00140FF0">
        <w:t>点击</w:t>
      </w:r>
      <w:r w:rsidRPr="00140FF0">
        <w:t>“</w:t>
      </w:r>
      <w:r w:rsidRPr="00140FF0">
        <w:t>申请</w:t>
      </w:r>
      <w:r w:rsidRPr="00140FF0">
        <w:t>”</w:t>
      </w:r>
      <w:r w:rsidRPr="00140FF0">
        <w:t>按钮，</w:t>
      </w:r>
      <w:r w:rsidR="00911F9B" w:rsidRPr="00140FF0">
        <w:t>再选择</w:t>
      </w:r>
      <w:r w:rsidR="00911F9B" w:rsidRPr="00140FF0">
        <w:t>“</w:t>
      </w:r>
      <w:r w:rsidR="00911F9B" w:rsidRPr="00140FF0">
        <w:t>培训学时登记</w:t>
      </w:r>
      <w:r w:rsidR="00911F9B" w:rsidRPr="00140FF0">
        <w:t>”</w:t>
      </w:r>
      <w:r w:rsidRPr="00140FF0">
        <w:t>，开始填写申请</w:t>
      </w:r>
      <w:r w:rsidR="00D91823">
        <w:t>。</w:t>
      </w:r>
    </w:p>
    <w:p w:rsidR="00337E42" w:rsidRPr="00140FF0" w:rsidRDefault="00911F9B" w:rsidP="006746DC">
      <w:r w:rsidRPr="00140FF0">
        <w:rPr>
          <w:noProof/>
        </w:rPr>
        <w:drawing>
          <wp:inline distT="0" distB="0" distL="0" distR="0" wp14:anchorId="0B423CD3" wp14:editId="07241C1C">
            <wp:extent cx="5274310" cy="2413000"/>
            <wp:effectExtent l="0" t="0" r="254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73FF" w:rsidRPr="00140FF0" w:rsidRDefault="00EA2350" w:rsidP="006746DC">
      <w:r w:rsidRPr="00140FF0">
        <w:t>其中待红色</w:t>
      </w:r>
      <w:r w:rsidRPr="00140FF0">
        <w:t>*</w:t>
      </w:r>
      <w:r w:rsidRPr="00140FF0">
        <w:t>字段</w:t>
      </w:r>
      <w:r w:rsidR="003573FF" w:rsidRPr="00140FF0">
        <w:t>为必填字段，不填写无法进行下一步，</w:t>
      </w:r>
      <w:r w:rsidR="00911F9B" w:rsidRPr="00140FF0">
        <w:t>点击材料下的</w:t>
      </w:r>
      <w:r w:rsidR="00911F9B" w:rsidRPr="00140FF0">
        <w:t>“</w:t>
      </w:r>
      <w:r w:rsidR="00911F9B" w:rsidRPr="00140FF0">
        <w:t>加号</w:t>
      </w:r>
      <w:r w:rsidR="00911F9B" w:rsidRPr="00140FF0">
        <w:t>”</w:t>
      </w:r>
      <w:r w:rsidR="00911F9B" w:rsidRPr="00140FF0">
        <w:t>可以添加附件，填写完毕后，点击</w:t>
      </w:r>
      <w:r w:rsidR="00911F9B" w:rsidRPr="00140FF0">
        <w:t>“</w:t>
      </w:r>
      <w:r w:rsidR="00911F9B" w:rsidRPr="00140FF0">
        <w:t>提交审核</w:t>
      </w:r>
      <w:r w:rsidR="00911F9B" w:rsidRPr="00140FF0">
        <w:t>”</w:t>
      </w:r>
      <w:r w:rsidR="00911F9B" w:rsidRPr="00140FF0">
        <w:t>完成提交。</w:t>
      </w:r>
    </w:p>
    <w:p w:rsidR="003D281E" w:rsidRDefault="00911F9B" w:rsidP="006746DC">
      <w:r w:rsidRPr="00140FF0">
        <w:rPr>
          <w:noProof/>
        </w:rPr>
        <w:lastRenderedPageBreak/>
        <w:drawing>
          <wp:inline distT="0" distB="0" distL="0" distR="0" wp14:anchorId="0F570D28" wp14:editId="19A066BD">
            <wp:extent cx="5274310" cy="2413000"/>
            <wp:effectExtent l="0" t="0" r="254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F70" w:rsidRDefault="004D3F70" w:rsidP="00D91823"/>
    <w:p w:rsidR="00D91823" w:rsidRDefault="007806AB" w:rsidP="00D91823">
      <w:r>
        <w:t>（</w:t>
      </w:r>
      <w:r>
        <w:rPr>
          <w:rFonts w:hint="eastAsia"/>
        </w:rPr>
        <w:t>2</w:t>
      </w:r>
      <w:r>
        <w:t>）</w:t>
      </w:r>
      <w:r w:rsidRPr="007806AB">
        <w:rPr>
          <w:rFonts w:hint="eastAsia"/>
        </w:rPr>
        <w:t>单位申报</w:t>
      </w:r>
    </w:p>
    <w:p w:rsidR="007806AB" w:rsidRPr="00D91823" w:rsidRDefault="00F75257" w:rsidP="006746DC">
      <w:pPr>
        <w:rPr>
          <w:noProof/>
        </w:rPr>
      </w:pPr>
      <w:r w:rsidRPr="00140FF0">
        <w:rPr>
          <w:noProof/>
        </w:rPr>
        <w:t>点击进入</w:t>
      </w:r>
      <w:r>
        <w:rPr>
          <w:noProof/>
        </w:rPr>
        <w:t>“</w:t>
      </w:r>
      <w:r w:rsidR="00C21187">
        <w:rPr>
          <w:rFonts w:hint="eastAsia"/>
        </w:rPr>
        <w:t>学时申报、访学</w:t>
      </w:r>
      <w:r>
        <w:rPr>
          <w:noProof/>
        </w:rPr>
        <w:t>”</w:t>
      </w:r>
      <w:r w:rsidR="00C21187">
        <w:rPr>
          <w:noProof/>
        </w:rPr>
        <w:t>应用</w:t>
      </w:r>
      <w:r w:rsidR="00D91823" w:rsidRPr="00140FF0">
        <w:rPr>
          <w:noProof/>
        </w:rPr>
        <w:t>，如果有多个角色权限需要选择</w:t>
      </w:r>
      <w:r w:rsidR="00D91823" w:rsidRPr="00140FF0">
        <w:rPr>
          <w:noProof/>
        </w:rPr>
        <w:t>“</w:t>
      </w:r>
      <w:r w:rsidR="00D91823">
        <w:rPr>
          <w:noProof/>
        </w:rPr>
        <w:t>单位申报</w:t>
      </w:r>
      <w:r w:rsidR="00D91823" w:rsidRPr="00140FF0">
        <w:rPr>
          <w:noProof/>
        </w:rPr>
        <w:t>”</w:t>
      </w:r>
      <w:r w:rsidR="00D91823" w:rsidRPr="00140FF0">
        <w:rPr>
          <w:noProof/>
        </w:rPr>
        <w:t>角色进入。</w:t>
      </w:r>
    </w:p>
    <w:p w:rsidR="003D281E" w:rsidRPr="00140FF0" w:rsidRDefault="007806AB" w:rsidP="003D281E">
      <w:r>
        <w:rPr>
          <w:noProof/>
        </w:rPr>
        <w:drawing>
          <wp:inline distT="0" distB="0" distL="0" distR="0" wp14:anchorId="5576EC95" wp14:editId="4C764976">
            <wp:extent cx="5274310" cy="3173095"/>
            <wp:effectExtent l="0" t="0" r="254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7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F70" w:rsidRDefault="004D3F70" w:rsidP="004D3F70"/>
    <w:p w:rsidR="004D3F70" w:rsidRDefault="004D3F70" w:rsidP="004D3F70"/>
    <w:p w:rsidR="004D3F70" w:rsidRDefault="004D3F70" w:rsidP="004D3F70"/>
    <w:p w:rsidR="004D3F70" w:rsidRDefault="004D3F70" w:rsidP="004D3F70"/>
    <w:p w:rsidR="003D281E" w:rsidRPr="004D3F70" w:rsidRDefault="004D3F70" w:rsidP="003D281E">
      <w:r w:rsidRPr="00140FF0">
        <w:t>点击</w:t>
      </w:r>
      <w:r w:rsidRPr="00140FF0">
        <w:t>“</w:t>
      </w:r>
      <w:r w:rsidRPr="00140FF0">
        <w:t>申请</w:t>
      </w:r>
      <w:r w:rsidRPr="00140FF0">
        <w:t>”</w:t>
      </w:r>
      <w:r w:rsidRPr="00140FF0">
        <w:t>按钮，开始填写申请</w:t>
      </w:r>
      <w:r>
        <w:t>。</w:t>
      </w:r>
    </w:p>
    <w:p w:rsidR="00911F9B" w:rsidRDefault="004D3F70" w:rsidP="003D281E">
      <w:r>
        <w:rPr>
          <w:noProof/>
        </w:rPr>
        <w:drawing>
          <wp:inline distT="0" distB="0" distL="0" distR="0" wp14:anchorId="6D89AA64" wp14:editId="706B5709">
            <wp:extent cx="5274310" cy="257746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3A7B" w:rsidRDefault="00403A7B" w:rsidP="003D281E">
      <w:r>
        <w:t>点击</w:t>
      </w:r>
      <w:r>
        <w:t>“</w:t>
      </w:r>
      <w:r>
        <w:t>添加</w:t>
      </w:r>
      <w:r>
        <w:t>”</w:t>
      </w:r>
      <w:r>
        <w:t>，逐个</w:t>
      </w:r>
      <w:r w:rsidRPr="00403A7B">
        <w:rPr>
          <w:rFonts w:hint="eastAsia"/>
        </w:rPr>
        <w:t>添加参加培训人员</w:t>
      </w:r>
      <w:r>
        <w:rPr>
          <w:rFonts w:hint="eastAsia"/>
        </w:rPr>
        <w:t>；或</w:t>
      </w:r>
      <w:r w:rsidR="00476FD1">
        <w:rPr>
          <w:rFonts w:hint="eastAsia"/>
        </w:rPr>
        <w:t>点击“导入”，</w:t>
      </w:r>
      <w:r w:rsidRPr="00403A7B">
        <w:rPr>
          <w:rFonts w:hint="eastAsia"/>
        </w:rPr>
        <w:t>直接导入参加培训人员汇总表</w:t>
      </w:r>
      <w:r w:rsidR="00476FD1">
        <w:rPr>
          <w:rFonts w:hint="eastAsia"/>
        </w:rPr>
        <w:t>。</w:t>
      </w:r>
    </w:p>
    <w:p w:rsidR="00476FD1" w:rsidRPr="00140FF0" w:rsidRDefault="00476FD1" w:rsidP="003D281E">
      <w:r>
        <w:rPr>
          <w:noProof/>
        </w:rPr>
        <w:drawing>
          <wp:inline distT="0" distB="0" distL="0" distR="0" wp14:anchorId="7FB166B0" wp14:editId="295A58C4">
            <wp:extent cx="5274310" cy="2816860"/>
            <wp:effectExtent l="0" t="0" r="254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B73" w:rsidRPr="00140FF0" w:rsidRDefault="00967B5C" w:rsidP="00967B5C">
      <w:pPr>
        <w:pStyle w:val="10"/>
        <w:numPr>
          <w:ilvl w:val="0"/>
          <w:numId w:val="0"/>
        </w:numPr>
      </w:pPr>
      <w:bookmarkStart w:id="4" w:name="_Toc55221854"/>
      <w:r w:rsidRPr="00140FF0">
        <w:lastRenderedPageBreak/>
        <w:t>3.</w:t>
      </w:r>
      <w:r w:rsidR="009316A3" w:rsidRPr="00140FF0">
        <w:t>境内外访学</w:t>
      </w:r>
      <w:r w:rsidR="00442B73" w:rsidRPr="00140FF0">
        <w:t>申请</w:t>
      </w:r>
      <w:bookmarkEnd w:id="4"/>
    </w:p>
    <w:p w:rsidR="00442B73" w:rsidRPr="00140FF0" w:rsidRDefault="00C21187" w:rsidP="00442B73">
      <w:r w:rsidRPr="00140FF0">
        <w:rPr>
          <w:noProof/>
        </w:rPr>
        <w:t>进入</w:t>
      </w:r>
      <w:r>
        <w:rPr>
          <w:noProof/>
        </w:rPr>
        <w:t>“</w:t>
      </w:r>
      <w:r>
        <w:rPr>
          <w:rFonts w:hint="eastAsia"/>
        </w:rPr>
        <w:t>学时申报、访学</w:t>
      </w:r>
      <w:r>
        <w:rPr>
          <w:noProof/>
        </w:rPr>
        <w:t>”</w:t>
      </w:r>
      <w:r>
        <w:rPr>
          <w:noProof/>
        </w:rPr>
        <w:t>应用</w:t>
      </w:r>
      <w:r w:rsidRPr="00140FF0">
        <w:rPr>
          <w:noProof/>
        </w:rPr>
        <w:t>，</w:t>
      </w:r>
      <w:r>
        <w:rPr>
          <w:noProof/>
        </w:rPr>
        <w:t>选择</w:t>
      </w:r>
      <w:r>
        <w:rPr>
          <w:noProof/>
        </w:rPr>
        <w:t>“</w:t>
      </w:r>
      <w:r>
        <w:rPr>
          <w:noProof/>
        </w:rPr>
        <w:t>个人申报</w:t>
      </w:r>
      <w:r>
        <w:rPr>
          <w:noProof/>
        </w:rPr>
        <w:t>”</w:t>
      </w:r>
      <w:r>
        <w:rPr>
          <w:noProof/>
        </w:rPr>
        <w:t>角色，</w:t>
      </w:r>
      <w:r w:rsidR="00442B73" w:rsidRPr="00140FF0">
        <w:t>点击</w:t>
      </w:r>
      <w:r w:rsidR="00442B73" w:rsidRPr="00140FF0">
        <w:t>“</w:t>
      </w:r>
      <w:r w:rsidR="00442B73" w:rsidRPr="00140FF0">
        <w:t>申请</w:t>
      </w:r>
      <w:r w:rsidR="00442B73" w:rsidRPr="00140FF0">
        <w:t>”</w:t>
      </w:r>
      <w:r w:rsidR="00442B73" w:rsidRPr="00140FF0">
        <w:t>按钮，再选择</w:t>
      </w:r>
      <w:r w:rsidR="00442B73" w:rsidRPr="00140FF0">
        <w:t>“</w:t>
      </w:r>
      <w:r w:rsidR="00442B73" w:rsidRPr="00140FF0">
        <w:t>境内外访学</w:t>
      </w:r>
      <w:r w:rsidR="00442B73" w:rsidRPr="00140FF0">
        <w:t>”</w:t>
      </w:r>
      <w:r w:rsidR="00442B73" w:rsidRPr="00140FF0">
        <w:t>，开始填写申请</w:t>
      </w:r>
    </w:p>
    <w:p w:rsidR="00442B73" w:rsidRPr="00140FF0" w:rsidRDefault="007D11BC" w:rsidP="00442B73">
      <w:r>
        <w:rPr>
          <w:noProof/>
        </w:rPr>
        <w:drawing>
          <wp:inline distT="0" distB="0" distL="0" distR="0" wp14:anchorId="18ADD40A" wp14:editId="40EEC38E">
            <wp:extent cx="5274310" cy="2318385"/>
            <wp:effectExtent l="0" t="0" r="2540" b="571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B73" w:rsidRPr="00140FF0" w:rsidRDefault="00442B73" w:rsidP="00442B73">
      <w:r w:rsidRPr="00140FF0">
        <w:t>其中待红色</w:t>
      </w:r>
      <w:r w:rsidRPr="00140FF0">
        <w:t>*</w:t>
      </w:r>
      <w:r w:rsidRPr="00140FF0">
        <w:t>字段为必填字段，不填写无法进行下一步，填写完毕后，点击</w:t>
      </w:r>
      <w:r w:rsidRPr="00140FF0">
        <w:t>“</w:t>
      </w:r>
      <w:r w:rsidRPr="00140FF0">
        <w:t>提交审核</w:t>
      </w:r>
      <w:r w:rsidRPr="00140FF0">
        <w:t>”</w:t>
      </w:r>
      <w:r w:rsidRPr="00140FF0">
        <w:t>完成提交。</w:t>
      </w:r>
    </w:p>
    <w:p w:rsidR="00442B73" w:rsidRPr="00140FF0" w:rsidRDefault="009316A3" w:rsidP="00442B73">
      <w:r w:rsidRPr="00140FF0">
        <w:rPr>
          <w:noProof/>
        </w:rPr>
        <w:drawing>
          <wp:inline distT="0" distB="0" distL="0" distR="0" wp14:anchorId="38910715" wp14:editId="2EC9854D">
            <wp:extent cx="5274310" cy="2413000"/>
            <wp:effectExtent l="0" t="0" r="2540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082" w:rsidRDefault="00B33082" w:rsidP="00B33082">
      <w:pPr>
        <w:pStyle w:val="10"/>
        <w:numPr>
          <w:ilvl w:val="0"/>
          <w:numId w:val="0"/>
        </w:numPr>
      </w:pPr>
      <w:bookmarkStart w:id="5" w:name="_Toc55221855"/>
      <w:r w:rsidRPr="00140FF0">
        <w:lastRenderedPageBreak/>
        <w:t>4.</w:t>
      </w:r>
      <w:r>
        <w:t>攻读硕博申请</w:t>
      </w:r>
      <w:bookmarkEnd w:id="5"/>
    </w:p>
    <w:p w:rsidR="00B33082" w:rsidRDefault="00B33082" w:rsidP="00B33082">
      <w:bookmarkStart w:id="6" w:name="_GoBack"/>
      <w:bookmarkEnd w:id="6"/>
      <w:r w:rsidRPr="00140FF0">
        <w:t>在</w:t>
      </w:r>
      <w:r w:rsidRPr="00140FF0">
        <w:t>“</w:t>
      </w:r>
      <w:r w:rsidR="00792B85">
        <w:t>培训进修</w:t>
      </w:r>
      <w:r w:rsidRPr="00140FF0">
        <w:t>”</w:t>
      </w:r>
      <w:r w:rsidRPr="00140FF0">
        <w:t>一栏，找到</w:t>
      </w:r>
      <w:r w:rsidRPr="00140FF0">
        <w:t>“</w:t>
      </w:r>
      <w:r w:rsidR="005E4F02">
        <w:t>攻读硕博</w:t>
      </w:r>
      <w:r w:rsidRPr="00140FF0">
        <w:t>”</w:t>
      </w:r>
      <w:r w:rsidRPr="00140FF0">
        <w:t>应用。</w:t>
      </w:r>
    </w:p>
    <w:p w:rsidR="00AA288A" w:rsidRPr="00B33082" w:rsidRDefault="003956D8" w:rsidP="00B33082">
      <w:r>
        <w:rPr>
          <w:noProof/>
        </w:rPr>
        <w:drawing>
          <wp:inline distT="0" distB="0" distL="0" distR="0" wp14:anchorId="3E711936" wp14:editId="67963549">
            <wp:extent cx="5274310" cy="2589530"/>
            <wp:effectExtent l="0" t="0" r="2540" b="127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9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619" w:rsidRDefault="00545619" w:rsidP="009620F1">
      <w:pPr>
        <w:rPr>
          <w:noProof/>
        </w:rPr>
      </w:pPr>
    </w:p>
    <w:p w:rsidR="009620F1" w:rsidRPr="00140FF0" w:rsidRDefault="009620F1" w:rsidP="009620F1">
      <w:pPr>
        <w:rPr>
          <w:noProof/>
        </w:rPr>
      </w:pPr>
      <w:r w:rsidRPr="00140FF0">
        <w:rPr>
          <w:noProof/>
        </w:rPr>
        <w:t>点击进入应用，如果有多个角色权限需要选择</w:t>
      </w:r>
      <w:r w:rsidRPr="00140FF0">
        <w:rPr>
          <w:noProof/>
        </w:rPr>
        <w:t>“</w:t>
      </w:r>
      <w:r w:rsidR="007D11BC">
        <w:rPr>
          <w:noProof/>
        </w:rPr>
        <w:t>个人申请</w:t>
      </w:r>
      <w:r w:rsidRPr="00140FF0">
        <w:rPr>
          <w:noProof/>
        </w:rPr>
        <w:t>”</w:t>
      </w:r>
      <w:r w:rsidRPr="00140FF0">
        <w:rPr>
          <w:noProof/>
        </w:rPr>
        <w:t>角色进入。</w:t>
      </w:r>
    </w:p>
    <w:p w:rsidR="009620F1" w:rsidRDefault="00766D6D" w:rsidP="009620F1">
      <w:pPr>
        <w:jc w:val="center"/>
      </w:pPr>
      <w:r>
        <w:rPr>
          <w:noProof/>
        </w:rPr>
        <w:drawing>
          <wp:inline distT="0" distB="0" distL="0" distR="0" wp14:anchorId="0C7CEAAF" wp14:editId="1C761084">
            <wp:extent cx="5274310" cy="2836545"/>
            <wp:effectExtent l="0" t="0" r="2540" b="19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0F1" w:rsidRDefault="009620F1" w:rsidP="009620F1"/>
    <w:p w:rsidR="009620F1" w:rsidRDefault="009620F1" w:rsidP="009620F1"/>
    <w:p w:rsidR="009620F1" w:rsidRDefault="009620F1" w:rsidP="009620F1"/>
    <w:p w:rsidR="009620F1" w:rsidRPr="009620F1" w:rsidRDefault="009620F1" w:rsidP="009620F1">
      <w:r w:rsidRPr="00140FF0">
        <w:t>点击</w:t>
      </w:r>
      <w:r w:rsidRPr="00140FF0">
        <w:t>“</w:t>
      </w:r>
      <w:r w:rsidRPr="00140FF0">
        <w:t>申请</w:t>
      </w:r>
      <w:r w:rsidRPr="00140FF0">
        <w:t>”</w:t>
      </w:r>
      <w:r w:rsidRPr="00140FF0">
        <w:t>按钮，开始填写申请</w:t>
      </w:r>
    </w:p>
    <w:p w:rsidR="00B33082" w:rsidRPr="00B33082" w:rsidRDefault="009620F1" w:rsidP="009620F1">
      <w:pPr>
        <w:jc w:val="center"/>
      </w:pPr>
      <w:r>
        <w:rPr>
          <w:noProof/>
        </w:rPr>
        <w:drawing>
          <wp:inline distT="0" distB="0" distL="0" distR="0" wp14:anchorId="0E46CBA3" wp14:editId="48356BE7">
            <wp:extent cx="5274310" cy="2205355"/>
            <wp:effectExtent l="0" t="0" r="2540" b="44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3BB0" w:rsidRPr="00C13BB0">
        <w:rPr>
          <w:noProof/>
        </w:rPr>
        <w:t xml:space="preserve"> </w:t>
      </w:r>
      <w:r w:rsidR="00373779">
        <w:rPr>
          <w:noProof/>
        </w:rPr>
        <w:drawing>
          <wp:inline distT="0" distB="0" distL="0" distR="0" wp14:anchorId="0E72D375" wp14:editId="7F72A222">
            <wp:extent cx="5274310" cy="2372995"/>
            <wp:effectExtent l="0" t="0" r="254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16A3" w:rsidRPr="00140FF0" w:rsidRDefault="00C13BB0" w:rsidP="00967B5C">
      <w:pPr>
        <w:pStyle w:val="10"/>
        <w:numPr>
          <w:ilvl w:val="0"/>
          <w:numId w:val="0"/>
        </w:numPr>
      </w:pPr>
      <w:bookmarkStart w:id="7" w:name="_Toc55221856"/>
      <w:r>
        <w:lastRenderedPageBreak/>
        <w:t>5</w:t>
      </w:r>
      <w:r w:rsidR="00967B5C" w:rsidRPr="00140FF0">
        <w:t>.</w:t>
      </w:r>
      <w:r w:rsidR="009316A3" w:rsidRPr="00140FF0">
        <w:t>查看流程审核进度</w:t>
      </w:r>
      <w:bookmarkEnd w:id="7"/>
    </w:p>
    <w:p w:rsidR="009316A3" w:rsidRPr="00140FF0" w:rsidRDefault="009316A3" w:rsidP="009316A3">
      <w:r w:rsidRPr="00140FF0">
        <w:t>申请提交后，在申请记录页面可以看到记录，</w:t>
      </w:r>
      <w:r w:rsidR="00E478F0" w:rsidRPr="00140FF0">
        <w:t>点击</w:t>
      </w:r>
      <w:r w:rsidR="00E478F0">
        <w:t>操作栏中</w:t>
      </w:r>
      <w:r w:rsidR="00E478F0" w:rsidRPr="00140FF0">
        <w:t>“</w:t>
      </w:r>
      <w:r w:rsidR="00E478F0" w:rsidRPr="00140FF0">
        <w:t>详情</w:t>
      </w:r>
      <w:r w:rsidR="00E478F0" w:rsidRPr="00140FF0">
        <w:t>”</w:t>
      </w:r>
      <w:r w:rsidR="00E478F0" w:rsidRPr="00140FF0">
        <w:t>，可以查看申请的明细和</w:t>
      </w:r>
      <w:r w:rsidR="00F04A2D">
        <w:t>审核进度</w:t>
      </w:r>
      <w:r w:rsidR="00E478F0">
        <w:t>；</w:t>
      </w:r>
      <w:r w:rsidRPr="00140FF0">
        <w:t>点击撤销可以撤回申请（只有在申请的下一个环节还未被审核通过才可以撤回）</w:t>
      </w:r>
      <w:r w:rsidR="00E478F0">
        <w:t>，然后重新编辑或者删除</w:t>
      </w:r>
      <w:r w:rsidRPr="00140FF0">
        <w:t>。</w:t>
      </w:r>
    </w:p>
    <w:p w:rsidR="009316A3" w:rsidRPr="00140FF0" w:rsidRDefault="00E478F0" w:rsidP="009316A3">
      <w:r>
        <w:rPr>
          <w:noProof/>
        </w:rPr>
        <w:drawing>
          <wp:inline distT="0" distB="0" distL="0" distR="0" wp14:anchorId="17CEC07B" wp14:editId="33E79B7D">
            <wp:extent cx="5274310" cy="2256155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16A3" w:rsidRPr="00140FF0" w:rsidRDefault="009316A3" w:rsidP="009316A3">
      <w:r w:rsidRPr="00140FF0">
        <w:rPr>
          <w:noProof/>
        </w:rPr>
        <w:drawing>
          <wp:inline distT="0" distB="0" distL="0" distR="0" wp14:anchorId="11A111F5" wp14:editId="6B3A9634">
            <wp:extent cx="5274310" cy="264795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2236" w:rsidRPr="00140FF0" w:rsidRDefault="001F2236" w:rsidP="009316A3"/>
    <w:p w:rsidR="001F2236" w:rsidRPr="00140FF0" w:rsidRDefault="001F2236" w:rsidP="009316A3"/>
    <w:p w:rsidR="001F2236" w:rsidRPr="00140FF0" w:rsidRDefault="001F2236" w:rsidP="009316A3"/>
    <w:p w:rsidR="00844CB2" w:rsidRPr="00140FF0" w:rsidRDefault="00C13BB0" w:rsidP="001F2236">
      <w:pPr>
        <w:pStyle w:val="10"/>
        <w:pageBreakBefore w:val="0"/>
        <w:numPr>
          <w:ilvl w:val="0"/>
          <w:numId w:val="0"/>
        </w:numPr>
      </w:pPr>
      <w:bookmarkStart w:id="8" w:name="_Toc55221857"/>
      <w:r>
        <w:lastRenderedPageBreak/>
        <w:t>6</w:t>
      </w:r>
      <w:r w:rsidR="001F2236" w:rsidRPr="00140FF0">
        <w:t>.</w:t>
      </w:r>
      <w:r w:rsidR="00C45084" w:rsidRPr="00140FF0">
        <w:t>退回申请处理</w:t>
      </w:r>
      <w:bookmarkEnd w:id="8"/>
    </w:p>
    <w:p w:rsidR="00911F9B" w:rsidRDefault="00C45084" w:rsidP="00C45084">
      <w:r w:rsidRPr="00140FF0">
        <w:t>对于退回的申请可以点击编辑进行再次修改，可以</w:t>
      </w:r>
      <w:r w:rsidR="00A91CB8" w:rsidRPr="00140FF0">
        <w:t>点击详情</w:t>
      </w:r>
      <w:r w:rsidRPr="00140FF0">
        <w:t>查看右边的审核意见进行</w:t>
      </w:r>
      <w:r w:rsidR="00A91CB8" w:rsidRPr="00140FF0">
        <w:t>参照</w:t>
      </w:r>
      <w:r w:rsidRPr="00140FF0">
        <w:t>修改。</w:t>
      </w:r>
    </w:p>
    <w:p w:rsidR="00AA288A" w:rsidRPr="00140FF0" w:rsidRDefault="00AA288A" w:rsidP="00C45084"/>
    <w:p w:rsidR="00C45084" w:rsidRPr="00140FF0" w:rsidRDefault="00C45084" w:rsidP="00C45084">
      <w:r w:rsidRPr="00140FF0">
        <w:rPr>
          <w:noProof/>
        </w:rPr>
        <w:drawing>
          <wp:inline distT="0" distB="0" distL="0" distR="0" wp14:anchorId="41A13D8E" wp14:editId="61C34361">
            <wp:extent cx="5217160" cy="1974850"/>
            <wp:effectExtent l="0" t="0" r="2540" b="635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1084" t="18158"/>
                    <a:stretch/>
                  </pic:blipFill>
                  <pic:spPr bwMode="auto">
                    <a:xfrm>
                      <a:off x="0" y="0"/>
                      <a:ext cx="5217160" cy="1974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bookmarkEnd w:id="0"/>
    <w:bookmarkEnd w:id="1"/>
    <w:p w:rsidR="00A91CB8" w:rsidRPr="00140FF0" w:rsidRDefault="00A91CB8" w:rsidP="00C45084"/>
    <w:sectPr w:rsidR="00A91CB8" w:rsidRPr="00140FF0" w:rsidSect="003D281E">
      <w:footerReference w:type="default" r:id="rId31"/>
      <w:type w:val="continuous"/>
      <w:pgSz w:w="11906" w:h="16838"/>
      <w:pgMar w:top="1440" w:right="1800" w:bottom="1440" w:left="1800" w:header="851" w:footer="992" w:gutter="0"/>
      <w:pgNumType w:fmt="numberInDash"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D310E" w:rsidRDefault="00AD310E">
      <w:r>
        <w:separator/>
      </w:r>
    </w:p>
  </w:endnote>
  <w:endnote w:type="continuationSeparator" w:id="0">
    <w:p w:rsidR="00AD310E" w:rsidRDefault="00AD31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724AC" w:rsidRDefault="00C724AC" w:rsidP="00834E50">
    <w:pPr>
      <w:pStyle w:val="a4"/>
      <w:spacing w:after="12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281E" w:rsidRDefault="003D281E">
    <w:pPr>
      <w:pStyle w:val="a4"/>
      <w:spacing w:after="120"/>
      <w:jc w:val="center"/>
    </w:pPr>
  </w:p>
  <w:p w:rsidR="00C724AC" w:rsidRDefault="00C724AC" w:rsidP="003D281E">
    <w:pPr>
      <w:pStyle w:val="a4"/>
      <w:spacing w:after="120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724AC" w:rsidRDefault="00C724AC" w:rsidP="00834E50">
    <w:pPr>
      <w:pStyle w:val="a4"/>
      <w:spacing w:after="12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0BF5" w:rsidRDefault="00FA0BF5">
    <w:pPr>
      <w:pStyle w:val="a4"/>
      <w:spacing w:after="120"/>
      <w:jc w:val="center"/>
    </w:pPr>
  </w:p>
  <w:p w:rsidR="00FA0BF5" w:rsidRDefault="00FA0BF5">
    <w:pPr>
      <w:pStyle w:val="a4"/>
      <w:spacing w:after="120"/>
      <w:jc w:val="center"/>
    </w:pPr>
  </w:p>
  <w:p w:rsidR="00FA0BF5" w:rsidRDefault="00FA0BF5" w:rsidP="003D281E">
    <w:pPr>
      <w:pStyle w:val="a4"/>
      <w:spacing w:after="120"/>
      <w:jc w:val="center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000BE" w:rsidRDefault="002000BE">
    <w:pPr>
      <w:pStyle w:val="a4"/>
      <w:spacing w:after="120"/>
      <w:jc w:val="center"/>
    </w:pPr>
  </w:p>
  <w:p w:rsidR="002000BE" w:rsidRDefault="00AD310E">
    <w:pPr>
      <w:pStyle w:val="a4"/>
      <w:spacing w:after="120"/>
      <w:jc w:val="center"/>
    </w:pPr>
    <w:sdt>
      <w:sdtPr>
        <w:id w:val="429849939"/>
        <w:docPartObj>
          <w:docPartGallery w:val="Page Numbers (Bottom of Page)"/>
          <w:docPartUnique/>
        </w:docPartObj>
      </w:sdtPr>
      <w:sdtEndPr/>
      <w:sdtContent>
        <w:r w:rsidR="002000BE">
          <w:fldChar w:fldCharType="begin"/>
        </w:r>
        <w:r w:rsidR="002000BE">
          <w:instrText>PAGE   \* MERGEFORMAT</w:instrText>
        </w:r>
        <w:r w:rsidR="002000BE">
          <w:fldChar w:fldCharType="separate"/>
        </w:r>
        <w:r w:rsidR="001D08A5" w:rsidRPr="001D08A5">
          <w:rPr>
            <w:noProof/>
            <w:lang w:val="zh-CN"/>
          </w:rPr>
          <w:t>-</w:t>
        </w:r>
        <w:r w:rsidR="001D08A5">
          <w:rPr>
            <w:noProof/>
          </w:rPr>
          <w:t xml:space="preserve"> 7 -</w:t>
        </w:r>
        <w:r w:rsidR="002000BE">
          <w:fldChar w:fldCharType="end"/>
        </w:r>
      </w:sdtContent>
    </w:sdt>
  </w:p>
  <w:p w:rsidR="002000BE" w:rsidRDefault="002000BE" w:rsidP="003D281E">
    <w:pPr>
      <w:pStyle w:val="a4"/>
      <w:spacing w:after="120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D310E" w:rsidRDefault="00AD310E">
      <w:r>
        <w:separator/>
      </w:r>
    </w:p>
  </w:footnote>
  <w:footnote w:type="continuationSeparator" w:id="0">
    <w:p w:rsidR="00AD310E" w:rsidRDefault="00AD310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724AC" w:rsidRDefault="00C724AC" w:rsidP="004660C6">
    <w:pPr>
      <w:pStyle w:val="a3"/>
      <w:jc w:val="both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84D02F5"/>
    <w:multiLevelType w:val="hybridMultilevel"/>
    <w:tmpl w:val="A5F8B728"/>
    <w:lvl w:ilvl="0" w:tplc="D892F626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2BE35159"/>
    <w:multiLevelType w:val="hybridMultilevel"/>
    <w:tmpl w:val="493A9F06"/>
    <w:lvl w:ilvl="0" w:tplc="D9565676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F545EF9"/>
    <w:multiLevelType w:val="hybridMultilevel"/>
    <w:tmpl w:val="ADA880AE"/>
    <w:lvl w:ilvl="0" w:tplc="0C022062">
      <w:start w:val="1"/>
      <w:numFmt w:val="bullet"/>
      <w:lvlText w:val=""/>
      <w:lvlJc w:val="left"/>
      <w:pPr>
        <w:tabs>
          <w:tab w:val="num" w:pos="868"/>
        </w:tabs>
        <w:ind w:left="868" w:hanging="420"/>
      </w:pPr>
      <w:rPr>
        <w:rFonts w:ascii="Wingdings" w:hAnsi="Wingdings" w:hint="default"/>
        <w:color w:val="0000FF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3">
    <w:nsid w:val="3254096C"/>
    <w:multiLevelType w:val="multilevel"/>
    <w:tmpl w:val="03F8C2FA"/>
    <w:lvl w:ilvl="0">
      <w:start w:val="1"/>
      <w:numFmt w:val="decimal"/>
      <w:lvlText w:val="%1."/>
      <w:lvlJc w:val="left"/>
      <w:pPr>
        <w:tabs>
          <w:tab w:val="num" w:pos="841"/>
        </w:tabs>
        <w:ind w:left="841" w:hanging="420"/>
      </w:pPr>
    </w:lvl>
    <w:lvl w:ilvl="1">
      <w:start w:val="1"/>
      <w:numFmt w:val="upperLetter"/>
      <w:lvlText w:val="%2."/>
      <w:lvlJc w:val="left"/>
      <w:pPr>
        <w:tabs>
          <w:tab w:val="num" w:pos="1261"/>
        </w:tabs>
        <w:ind w:left="1261" w:hanging="420"/>
      </w:pPr>
    </w:lvl>
    <w:lvl w:ilvl="2">
      <w:start w:val="1"/>
      <w:numFmt w:val="lowerRoman"/>
      <w:lvlText w:val="%3."/>
      <w:lvlJc w:val="right"/>
      <w:pPr>
        <w:tabs>
          <w:tab w:val="num" w:pos="1681"/>
        </w:tabs>
        <w:ind w:left="1681" w:hanging="420"/>
      </w:pPr>
    </w:lvl>
    <w:lvl w:ilvl="3">
      <w:start w:val="1"/>
      <w:numFmt w:val="decimal"/>
      <w:lvlText w:val="%4."/>
      <w:lvlJc w:val="left"/>
      <w:pPr>
        <w:tabs>
          <w:tab w:val="num" w:pos="2101"/>
        </w:tabs>
        <w:ind w:left="2101" w:hanging="420"/>
      </w:pPr>
    </w:lvl>
    <w:lvl w:ilvl="4">
      <w:start w:val="1"/>
      <w:numFmt w:val="lowerLetter"/>
      <w:lvlText w:val="%5)"/>
      <w:lvlJc w:val="left"/>
      <w:pPr>
        <w:tabs>
          <w:tab w:val="num" w:pos="2521"/>
        </w:tabs>
        <w:ind w:left="2521" w:hanging="420"/>
      </w:pPr>
    </w:lvl>
    <w:lvl w:ilvl="5">
      <w:start w:val="1"/>
      <w:numFmt w:val="lowerRoman"/>
      <w:lvlText w:val="%6."/>
      <w:lvlJc w:val="right"/>
      <w:pPr>
        <w:tabs>
          <w:tab w:val="num" w:pos="2941"/>
        </w:tabs>
        <w:ind w:left="2941" w:hanging="420"/>
      </w:pPr>
    </w:lvl>
    <w:lvl w:ilvl="6">
      <w:start w:val="1"/>
      <w:numFmt w:val="decimal"/>
      <w:lvlText w:val="%7."/>
      <w:lvlJc w:val="left"/>
      <w:pPr>
        <w:tabs>
          <w:tab w:val="num" w:pos="3361"/>
        </w:tabs>
        <w:ind w:left="3361" w:hanging="420"/>
      </w:pPr>
    </w:lvl>
    <w:lvl w:ilvl="7">
      <w:start w:val="1"/>
      <w:numFmt w:val="lowerLetter"/>
      <w:lvlText w:val="%8)"/>
      <w:lvlJc w:val="left"/>
      <w:pPr>
        <w:tabs>
          <w:tab w:val="num" w:pos="3781"/>
        </w:tabs>
        <w:ind w:left="3781" w:hanging="420"/>
      </w:pPr>
    </w:lvl>
    <w:lvl w:ilvl="8">
      <w:start w:val="1"/>
      <w:numFmt w:val="lowerRoman"/>
      <w:lvlText w:val="%9."/>
      <w:lvlJc w:val="right"/>
      <w:pPr>
        <w:tabs>
          <w:tab w:val="num" w:pos="4201"/>
        </w:tabs>
        <w:ind w:left="4201" w:hanging="420"/>
      </w:pPr>
    </w:lvl>
  </w:abstractNum>
  <w:abstractNum w:abstractNumId="4">
    <w:nsid w:val="331E3C3A"/>
    <w:multiLevelType w:val="hybridMultilevel"/>
    <w:tmpl w:val="7AF0BD36"/>
    <w:lvl w:ilvl="0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</w:abstractNum>
  <w:abstractNum w:abstractNumId="5">
    <w:nsid w:val="39634C48"/>
    <w:multiLevelType w:val="hybridMultilevel"/>
    <w:tmpl w:val="1D5A68DE"/>
    <w:lvl w:ilvl="0" w:tplc="F90CEA8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39DF6172"/>
    <w:multiLevelType w:val="hybridMultilevel"/>
    <w:tmpl w:val="289644C6"/>
    <w:lvl w:ilvl="0" w:tplc="969076A8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42A45129"/>
    <w:multiLevelType w:val="hybridMultilevel"/>
    <w:tmpl w:val="D722D266"/>
    <w:lvl w:ilvl="0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</w:abstractNum>
  <w:abstractNum w:abstractNumId="8">
    <w:nsid w:val="42A6224E"/>
    <w:multiLevelType w:val="multilevel"/>
    <w:tmpl w:val="5B289CF6"/>
    <w:numStyleLink w:val="1"/>
  </w:abstractNum>
  <w:abstractNum w:abstractNumId="9">
    <w:nsid w:val="44460274"/>
    <w:multiLevelType w:val="hybridMultilevel"/>
    <w:tmpl w:val="A1E2E7A8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461A0C52"/>
    <w:multiLevelType w:val="multilevel"/>
    <w:tmpl w:val="D23E26D8"/>
    <w:lvl w:ilvl="0">
      <w:start w:val="1"/>
      <w:numFmt w:val="decimal"/>
      <w:pStyle w:val="10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1">
    <w:nsid w:val="49A87CD0"/>
    <w:multiLevelType w:val="multilevel"/>
    <w:tmpl w:val="5B289CF6"/>
    <w:styleLink w:val="1"/>
    <w:lvl w:ilvl="0">
      <w:start w:val="1"/>
      <w:numFmt w:val="decimal"/>
      <w:lvlText w:val="%1、"/>
      <w:lvlJc w:val="left"/>
      <w:pPr>
        <w:tabs>
          <w:tab w:val="num" w:pos="1140"/>
        </w:tabs>
        <w:ind w:left="114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260"/>
        </w:tabs>
        <w:ind w:left="1260" w:hanging="420"/>
      </w:pPr>
    </w:lvl>
    <w:lvl w:ilvl="2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12">
    <w:nsid w:val="4A317EE1"/>
    <w:multiLevelType w:val="hybridMultilevel"/>
    <w:tmpl w:val="FD36AAA8"/>
    <w:lvl w:ilvl="0" w:tplc="969076A8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50FC1526"/>
    <w:multiLevelType w:val="hybridMultilevel"/>
    <w:tmpl w:val="048265B0"/>
    <w:lvl w:ilvl="0" w:tplc="D7FC7D5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59E16907"/>
    <w:multiLevelType w:val="multilevel"/>
    <w:tmpl w:val="B4F0CC44"/>
    <w:lvl w:ilvl="0">
      <w:start w:val="1"/>
      <w:numFmt w:val="decimal"/>
      <w:lvlText w:val="%1."/>
      <w:lvlJc w:val="left"/>
      <w:pPr>
        <w:tabs>
          <w:tab w:val="num" w:pos="841"/>
        </w:tabs>
        <w:ind w:left="841" w:hanging="420"/>
      </w:pPr>
    </w:lvl>
    <w:lvl w:ilvl="1">
      <w:start w:val="1"/>
      <w:numFmt w:val="lowerLetter"/>
      <w:lvlText w:val="%2)"/>
      <w:lvlJc w:val="left"/>
      <w:pPr>
        <w:tabs>
          <w:tab w:val="num" w:pos="1261"/>
        </w:tabs>
        <w:ind w:left="1261" w:hanging="420"/>
      </w:pPr>
    </w:lvl>
    <w:lvl w:ilvl="2">
      <w:start w:val="1"/>
      <w:numFmt w:val="lowerRoman"/>
      <w:lvlText w:val="%3."/>
      <w:lvlJc w:val="right"/>
      <w:pPr>
        <w:tabs>
          <w:tab w:val="num" w:pos="1681"/>
        </w:tabs>
        <w:ind w:left="1681" w:hanging="420"/>
      </w:pPr>
    </w:lvl>
    <w:lvl w:ilvl="3">
      <w:start w:val="1"/>
      <w:numFmt w:val="decimal"/>
      <w:lvlText w:val="%4."/>
      <w:lvlJc w:val="left"/>
      <w:pPr>
        <w:tabs>
          <w:tab w:val="num" w:pos="2101"/>
        </w:tabs>
        <w:ind w:left="2101" w:hanging="420"/>
      </w:pPr>
    </w:lvl>
    <w:lvl w:ilvl="4">
      <w:start w:val="1"/>
      <w:numFmt w:val="lowerLetter"/>
      <w:lvlText w:val="%5)"/>
      <w:lvlJc w:val="left"/>
      <w:pPr>
        <w:tabs>
          <w:tab w:val="num" w:pos="2521"/>
        </w:tabs>
        <w:ind w:left="2521" w:hanging="420"/>
      </w:pPr>
    </w:lvl>
    <w:lvl w:ilvl="5">
      <w:start w:val="1"/>
      <w:numFmt w:val="lowerRoman"/>
      <w:lvlText w:val="%6."/>
      <w:lvlJc w:val="right"/>
      <w:pPr>
        <w:tabs>
          <w:tab w:val="num" w:pos="2941"/>
        </w:tabs>
        <w:ind w:left="2941" w:hanging="420"/>
      </w:pPr>
    </w:lvl>
    <w:lvl w:ilvl="6">
      <w:start w:val="1"/>
      <w:numFmt w:val="decimal"/>
      <w:lvlText w:val="%7."/>
      <w:lvlJc w:val="left"/>
      <w:pPr>
        <w:tabs>
          <w:tab w:val="num" w:pos="3361"/>
        </w:tabs>
        <w:ind w:left="3361" w:hanging="420"/>
      </w:pPr>
    </w:lvl>
    <w:lvl w:ilvl="7">
      <w:start w:val="1"/>
      <w:numFmt w:val="lowerLetter"/>
      <w:lvlText w:val="%8)"/>
      <w:lvlJc w:val="left"/>
      <w:pPr>
        <w:tabs>
          <w:tab w:val="num" w:pos="3781"/>
        </w:tabs>
        <w:ind w:left="3781" w:hanging="420"/>
      </w:pPr>
    </w:lvl>
    <w:lvl w:ilvl="8">
      <w:start w:val="1"/>
      <w:numFmt w:val="lowerRoman"/>
      <w:lvlText w:val="%9."/>
      <w:lvlJc w:val="right"/>
      <w:pPr>
        <w:tabs>
          <w:tab w:val="num" w:pos="4201"/>
        </w:tabs>
        <w:ind w:left="4201" w:hanging="420"/>
      </w:pPr>
    </w:lvl>
  </w:abstractNum>
  <w:abstractNum w:abstractNumId="15">
    <w:nsid w:val="5C916D61"/>
    <w:multiLevelType w:val="hybridMultilevel"/>
    <w:tmpl w:val="1F16ED8E"/>
    <w:lvl w:ilvl="0" w:tplc="4380ECD4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6">
    <w:nsid w:val="5DD62FF4"/>
    <w:multiLevelType w:val="hybridMultilevel"/>
    <w:tmpl w:val="5E520376"/>
    <w:lvl w:ilvl="0" w:tplc="0409000F">
      <w:start w:val="1"/>
      <w:numFmt w:val="decimal"/>
      <w:lvlText w:val="%1."/>
      <w:lvlJc w:val="left"/>
      <w:pPr>
        <w:tabs>
          <w:tab w:val="num" w:pos="841"/>
        </w:tabs>
        <w:ind w:left="841" w:hanging="420"/>
      </w:pPr>
    </w:lvl>
    <w:lvl w:ilvl="1" w:tplc="04090015">
      <w:start w:val="1"/>
      <w:numFmt w:val="upperLetter"/>
      <w:lvlText w:val="%2."/>
      <w:lvlJc w:val="left"/>
      <w:pPr>
        <w:tabs>
          <w:tab w:val="num" w:pos="1261"/>
        </w:tabs>
        <w:ind w:left="1261" w:hanging="420"/>
      </w:pPr>
    </w:lvl>
    <w:lvl w:ilvl="2" w:tplc="04090019">
      <w:start w:val="1"/>
      <w:numFmt w:val="lowerLetter"/>
      <w:lvlText w:val="%3)"/>
      <w:lvlJc w:val="left"/>
      <w:pPr>
        <w:tabs>
          <w:tab w:val="num" w:pos="1681"/>
        </w:tabs>
        <w:ind w:left="1681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1"/>
        </w:tabs>
        <w:ind w:left="2101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1"/>
        </w:tabs>
        <w:ind w:left="2521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1"/>
        </w:tabs>
        <w:ind w:left="2941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1"/>
        </w:tabs>
        <w:ind w:left="3361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1"/>
        </w:tabs>
        <w:ind w:left="3781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1"/>
        </w:tabs>
        <w:ind w:left="4201" w:hanging="420"/>
      </w:pPr>
    </w:lvl>
  </w:abstractNum>
  <w:abstractNum w:abstractNumId="17">
    <w:nsid w:val="660D42E2"/>
    <w:multiLevelType w:val="hybridMultilevel"/>
    <w:tmpl w:val="9CDE73DA"/>
    <w:lvl w:ilvl="0" w:tplc="E700B2FA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8">
    <w:nsid w:val="66CF65EE"/>
    <w:multiLevelType w:val="hybridMultilevel"/>
    <w:tmpl w:val="566A9C04"/>
    <w:lvl w:ilvl="0" w:tplc="0409000D">
      <w:start w:val="1"/>
      <w:numFmt w:val="bullet"/>
      <w:lvlText w:val=""/>
      <w:lvlJc w:val="left"/>
      <w:pPr>
        <w:tabs>
          <w:tab w:val="num" w:pos="868"/>
        </w:tabs>
        <w:ind w:left="868" w:hanging="42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tabs>
          <w:tab w:val="num" w:pos="1288"/>
        </w:tabs>
        <w:ind w:left="128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708"/>
        </w:tabs>
        <w:ind w:left="170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128"/>
        </w:tabs>
        <w:ind w:left="212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548"/>
        </w:tabs>
        <w:ind w:left="254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968"/>
        </w:tabs>
        <w:ind w:left="296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88"/>
        </w:tabs>
        <w:ind w:left="338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08"/>
        </w:tabs>
        <w:ind w:left="380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228"/>
        </w:tabs>
        <w:ind w:left="4228" w:hanging="420"/>
      </w:pPr>
      <w:rPr>
        <w:rFonts w:ascii="Wingdings" w:hAnsi="Wingdings" w:hint="default"/>
      </w:rPr>
    </w:lvl>
  </w:abstractNum>
  <w:abstractNum w:abstractNumId="19">
    <w:nsid w:val="76A03AF0"/>
    <w:multiLevelType w:val="hybridMultilevel"/>
    <w:tmpl w:val="5400F6CE"/>
    <w:lvl w:ilvl="0" w:tplc="7094675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0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6"/>
  </w:num>
  <w:num w:numId="11">
    <w:abstractNumId w:val="14"/>
  </w:num>
  <w:num w:numId="12">
    <w:abstractNumId w:val="3"/>
  </w:num>
  <w:num w:numId="13">
    <w:abstractNumId w:val="8"/>
  </w:num>
  <w:num w:numId="14">
    <w:abstractNumId w:val="7"/>
  </w:num>
  <w:num w:numId="15">
    <w:abstractNumId w:val="4"/>
  </w:num>
  <w:num w:numId="16">
    <w:abstractNumId w:val="17"/>
  </w:num>
  <w:num w:numId="17">
    <w:abstractNumId w:val="0"/>
  </w:num>
  <w:num w:numId="18">
    <w:abstractNumId w:val="15"/>
  </w:num>
  <w:num w:numId="19">
    <w:abstractNumId w:val="11"/>
  </w:num>
  <w:num w:numId="20">
    <w:abstractNumId w:val="18"/>
  </w:num>
  <w:num w:numId="21">
    <w:abstractNumId w:val="2"/>
  </w:num>
  <w:num w:numId="22">
    <w:abstractNumId w:val="12"/>
  </w:num>
  <w:num w:numId="23">
    <w:abstractNumId w:val="6"/>
  </w:num>
  <w:num w:numId="24">
    <w:abstractNumId w:val="10"/>
  </w:num>
  <w:num w:numId="25">
    <w:abstractNumId w:val="13"/>
  </w:num>
  <w:num w:numId="26">
    <w:abstractNumId w:val="5"/>
  </w:num>
  <w:num w:numId="27">
    <w:abstractNumId w:val="1"/>
  </w:num>
  <w:num w:numId="28">
    <w:abstractNumId w:val="19"/>
  </w:num>
  <w:num w:numId="2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2D92"/>
    <w:rsid w:val="000002E2"/>
    <w:rsid w:val="00000C8F"/>
    <w:rsid w:val="00001925"/>
    <w:rsid w:val="00002B32"/>
    <w:rsid w:val="00002DB4"/>
    <w:rsid w:val="000052FE"/>
    <w:rsid w:val="00005928"/>
    <w:rsid w:val="00005F7E"/>
    <w:rsid w:val="00007350"/>
    <w:rsid w:val="000113E6"/>
    <w:rsid w:val="00013026"/>
    <w:rsid w:val="00014579"/>
    <w:rsid w:val="00014FCD"/>
    <w:rsid w:val="0001665D"/>
    <w:rsid w:val="0002098C"/>
    <w:rsid w:val="000239FD"/>
    <w:rsid w:val="000249DD"/>
    <w:rsid w:val="00024C27"/>
    <w:rsid w:val="00025B86"/>
    <w:rsid w:val="000261E7"/>
    <w:rsid w:val="00026644"/>
    <w:rsid w:val="00030875"/>
    <w:rsid w:val="00031BE9"/>
    <w:rsid w:val="00033ED1"/>
    <w:rsid w:val="00036507"/>
    <w:rsid w:val="00040B40"/>
    <w:rsid w:val="00041E01"/>
    <w:rsid w:val="00043BBD"/>
    <w:rsid w:val="000443EA"/>
    <w:rsid w:val="0004448E"/>
    <w:rsid w:val="00045E84"/>
    <w:rsid w:val="000469B7"/>
    <w:rsid w:val="00051F1D"/>
    <w:rsid w:val="00053A9A"/>
    <w:rsid w:val="00053E39"/>
    <w:rsid w:val="00053E86"/>
    <w:rsid w:val="00054FD6"/>
    <w:rsid w:val="00055A1E"/>
    <w:rsid w:val="00055B13"/>
    <w:rsid w:val="00063DB5"/>
    <w:rsid w:val="000642B5"/>
    <w:rsid w:val="00065D48"/>
    <w:rsid w:val="00066AEE"/>
    <w:rsid w:val="0007144E"/>
    <w:rsid w:val="00072209"/>
    <w:rsid w:val="00072ABE"/>
    <w:rsid w:val="0007629F"/>
    <w:rsid w:val="0007646C"/>
    <w:rsid w:val="0007665C"/>
    <w:rsid w:val="00077893"/>
    <w:rsid w:val="00077AB0"/>
    <w:rsid w:val="0008082F"/>
    <w:rsid w:val="00083D21"/>
    <w:rsid w:val="00083D71"/>
    <w:rsid w:val="000844B2"/>
    <w:rsid w:val="000875AA"/>
    <w:rsid w:val="00091FD0"/>
    <w:rsid w:val="00092C42"/>
    <w:rsid w:val="00093D9A"/>
    <w:rsid w:val="00093ED1"/>
    <w:rsid w:val="00093FB4"/>
    <w:rsid w:val="00095122"/>
    <w:rsid w:val="00095D7F"/>
    <w:rsid w:val="000964B6"/>
    <w:rsid w:val="000A0515"/>
    <w:rsid w:val="000A37B3"/>
    <w:rsid w:val="000A478E"/>
    <w:rsid w:val="000A4CAC"/>
    <w:rsid w:val="000A4EDF"/>
    <w:rsid w:val="000A5422"/>
    <w:rsid w:val="000A586A"/>
    <w:rsid w:val="000A629C"/>
    <w:rsid w:val="000A633B"/>
    <w:rsid w:val="000A6368"/>
    <w:rsid w:val="000B1F3A"/>
    <w:rsid w:val="000B2A06"/>
    <w:rsid w:val="000B36E4"/>
    <w:rsid w:val="000B3783"/>
    <w:rsid w:val="000B47D2"/>
    <w:rsid w:val="000C2892"/>
    <w:rsid w:val="000C4D80"/>
    <w:rsid w:val="000C74F7"/>
    <w:rsid w:val="000D4407"/>
    <w:rsid w:val="000D440F"/>
    <w:rsid w:val="000D5B51"/>
    <w:rsid w:val="000D5BC9"/>
    <w:rsid w:val="000E01FB"/>
    <w:rsid w:val="000E12AA"/>
    <w:rsid w:val="000E1E32"/>
    <w:rsid w:val="000F7C43"/>
    <w:rsid w:val="001002F4"/>
    <w:rsid w:val="00100AF1"/>
    <w:rsid w:val="001028C2"/>
    <w:rsid w:val="001031D1"/>
    <w:rsid w:val="00103989"/>
    <w:rsid w:val="001066AE"/>
    <w:rsid w:val="00106A90"/>
    <w:rsid w:val="00107ABB"/>
    <w:rsid w:val="00112DB4"/>
    <w:rsid w:val="00113AD1"/>
    <w:rsid w:val="00114131"/>
    <w:rsid w:val="0011423C"/>
    <w:rsid w:val="00117E63"/>
    <w:rsid w:val="00122441"/>
    <w:rsid w:val="0012364B"/>
    <w:rsid w:val="00124A24"/>
    <w:rsid w:val="00126545"/>
    <w:rsid w:val="00126BF0"/>
    <w:rsid w:val="00126FA7"/>
    <w:rsid w:val="00127215"/>
    <w:rsid w:val="00130292"/>
    <w:rsid w:val="00130319"/>
    <w:rsid w:val="00132D1C"/>
    <w:rsid w:val="00136072"/>
    <w:rsid w:val="00140FF0"/>
    <w:rsid w:val="00141211"/>
    <w:rsid w:val="00141ADC"/>
    <w:rsid w:val="001422D6"/>
    <w:rsid w:val="001429EF"/>
    <w:rsid w:val="00142CB7"/>
    <w:rsid w:val="00145937"/>
    <w:rsid w:val="00145AC2"/>
    <w:rsid w:val="00150642"/>
    <w:rsid w:val="00150FBD"/>
    <w:rsid w:val="001526EE"/>
    <w:rsid w:val="001530F9"/>
    <w:rsid w:val="00154147"/>
    <w:rsid w:val="00154D13"/>
    <w:rsid w:val="00155C8C"/>
    <w:rsid w:val="00155EEA"/>
    <w:rsid w:val="00157D01"/>
    <w:rsid w:val="0016015A"/>
    <w:rsid w:val="00161607"/>
    <w:rsid w:val="001617FA"/>
    <w:rsid w:val="00161A40"/>
    <w:rsid w:val="00161D1A"/>
    <w:rsid w:val="0016340B"/>
    <w:rsid w:val="00163AF8"/>
    <w:rsid w:val="00165CA3"/>
    <w:rsid w:val="001703E5"/>
    <w:rsid w:val="0017082C"/>
    <w:rsid w:val="00172BA7"/>
    <w:rsid w:val="00175527"/>
    <w:rsid w:val="0017669E"/>
    <w:rsid w:val="00181412"/>
    <w:rsid w:val="00185400"/>
    <w:rsid w:val="00185703"/>
    <w:rsid w:val="0018708D"/>
    <w:rsid w:val="00187C49"/>
    <w:rsid w:val="00187FE9"/>
    <w:rsid w:val="001926EE"/>
    <w:rsid w:val="001936A1"/>
    <w:rsid w:val="001938F9"/>
    <w:rsid w:val="001943E9"/>
    <w:rsid w:val="00195ACD"/>
    <w:rsid w:val="00196E54"/>
    <w:rsid w:val="001A0291"/>
    <w:rsid w:val="001A09BE"/>
    <w:rsid w:val="001A2659"/>
    <w:rsid w:val="001A2FC4"/>
    <w:rsid w:val="001A3424"/>
    <w:rsid w:val="001A3F4D"/>
    <w:rsid w:val="001A41F8"/>
    <w:rsid w:val="001A43D0"/>
    <w:rsid w:val="001A4FEB"/>
    <w:rsid w:val="001A61A0"/>
    <w:rsid w:val="001B00EE"/>
    <w:rsid w:val="001B02BA"/>
    <w:rsid w:val="001B052D"/>
    <w:rsid w:val="001B0A06"/>
    <w:rsid w:val="001B16AD"/>
    <w:rsid w:val="001B2F01"/>
    <w:rsid w:val="001B63B6"/>
    <w:rsid w:val="001C09DF"/>
    <w:rsid w:val="001C11F7"/>
    <w:rsid w:val="001C2483"/>
    <w:rsid w:val="001C6DD7"/>
    <w:rsid w:val="001C7BCD"/>
    <w:rsid w:val="001D08A5"/>
    <w:rsid w:val="001D2B2C"/>
    <w:rsid w:val="001D3865"/>
    <w:rsid w:val="001D39DD"/>
    <w:rsid w:val="001D567A"/>
    <w:rsid w:val="001D56B6"/>
    <w:rsid w:val="001E10CC"/>
    <w:rsid w:val="001E140C"/>
    <w:rsid w:val="001E17E0"/>
    <w:rsid w:val="001E18F0"/>
    <w:rsid w:val="001E1965"/>
    <w:rsid w:val="001E367D"/>
    <w:rsid w:val="001E38EE"/>
    <w:rsid w:val="001E53D2"/>
    <w:rsid w:val="001E572D"/>
    <w:rsid w:val="001E7BAB"/>
    <w:rsid w:val="001F0A5E"/>
    <w:rsid w:val="001F156F"/>
    <w:rsid w:val="001F2236"/>
    <w:rsid w:val="001F2376"/>
    <w:rsid w:val="001F2C02"/>
    <w:rsid w:val="001F32D6"/>
    <w:rsid w:val="001F411E"/>
    <w:rsid w:val="001F48D6"/>
    <w:rsid w:val="001F4C4B"/>
    <w:rsid w:val="001F4D1A"/>
    <w:rsid w:val="001F7279"/>
    <w:rsid w:val="001F74BC"/>
    <w:rsid w:val="001F7844"/>
    <w:rsid w:val="002000BE"/>
    <w:rsid w:val="002031A0"/>
    <w:rsid w:val="002038B6"/>
    <w:rsid w:val="002042BB"/>
    <w:rsid w:val="002043AA"/>
    <w:rsid w:val="00205A9A"/>
    <w:rsid w:val="00205CA6"/>
    <w:rsid w:val="00206FF5"/>
    <w:rsid w:val="00207710"/>
    <w:rsid w:val="002165C9"/>
    <w:rsid w:val="00220C50"/>
    <w:rsid w:val="002214DA"/>
    <w:rsid w:val="002217DA"/>
    <w:rsid w:val="00222289"/>
    <w:rsid w:val="002222AC"/>
    <w:rsid w:val="002237F5"/>
    <w:rsid w:val="00223F6A"/>
    <w:rsid w:val="00224045"/>
    <w:rsid w:val="00225E37"/>
    <w:rsid w:val="00231951"/>
    <w:rsid w:val="00231AC4"/>
    <w:rsid w:val="00234AA1"/>
    <w:rsid w:val="0023710A"/>
    <w:rsid w:val="00240391"/>
    <w:rsid w:val="0024071D"/>
    <w:rsid w:val="00241647"/>
    <w:rsid w:val="002438C1"/>
    <w:rsid w:val="0024552B"/>
    <w:rsid w:val="002458CF"/>
    <w:rsid w:val="00247D70"/>
    <w:rsid w:val="00247F75"/>
    <w:rsid w:val="00250450"/>
    <w:rsid w:val="00251012"/>
    <w:rsid w:val="00253C21"/>
    <w:rsid w:val="00255A32"/>
    <w:rsid w:val="00255BC7"/>
    <w:rsid w:val="00256531"/>
    <w:rsid w:val="00256ACC"/>
    <w:rsid w:val="002570CA"/>
    <w:rsid w:val="00260650"/>
    <w:rsid w:val="0026082B"/>
    <w:rsid w:val="002633BC"/>
    <w:rsid w:val="00263CA2"/>
    <w:rsid w:val="00263D7D"/>
    <w:rsid w:val="00266800"/>
    <w:rsid w:val="00272016"/>
    <w:rsid w:val="00272128"/>
    <w:rsid w:val="002733DF"/>
    <w:rsid w:val="002752B5"/>
    <w:rsid w:val="00275DF6"/>
    <w:rsid w:val="0027743A"/>
    <w:rsid w:val="00280A7B"/>
    <w:rsid w:val="00285E26"/>
    <w:rsid w:val="00286196"/>
    <w:rsid w:val="00290B25"/>
    <w:rsid w:val="00292B0B"/>
    <w:rsid w:val="00293309"/>
    <w:rsid w:val="00294B01"/>
    <w:rsid w:val="00295E02"/>
    <w:rsid w:val="00297E6C"/>
    <w:rsid w:val="002A1202"/>
    <w:rsid w:val="002A480C"/>
    <w:rsid w:val="002A518D"/>
    <w:rsid w:val="002A54EA"/>
    <w:rsid w:val="002B0B2B"/>
    <w:rsid w:val="002B0F3C"/>
    <w:rsid w:val="002B130D"/>
    <w:rsid w:val="002B2BC8"/>
    <w:rsid w:val="002B3824"/>
    <w:rsid w:val="002B4FB6"/>
    <w:rsid w:val="002B6F81"/>
    <w:rsid w:val="002B7506"/>
    <w:rsid w:val="002C332E"/>
    <w:rsid w:val="002C3857"/>
    <w:rsid w:val="002C4A10"/>
    <w:rsid w:val="002C586A"/>
    <w:rsid w:val="002C7B4F"/>
    <w:rsid w:val="002D2DA0"/>
    <w:rsid w:val="002D59B9"/>
    <w:rsid w:val="002D7012"/>
    <w:rsid w:val="002D76AF"/>
    <w:rsid w:val="002E232A"/>
    <w:rsid w:val="002E234A"/>
    <w:rsid w:val="002E4E8D"/>
    <w:rsid w:val="002E576E"/>
    <w:rsid w:val="002F0616"/>
    <w:rsid w:val="002F0E76"/>
    <w:rsid w:val="002F241B"/>
    <w:rsid w:val="002F279C"/>
    <w:rsid w:val="002F36A3"/>
    <w:rsid w:val="002F3A93"/>
    <w:rsid w:val="002F4373"/>
    <w:rsid w:val="002F47D4"/>
    <w:rsid w:val="002F48DD"/>
    <w:rsid w:val="003013F2"/>
    <w:rsid w:val="003024F6"/>
    <w:rsid w:val="003027AE"/>
    <w:rsid w:val="0030659F"/>
    <w:rsid w:val="00310A3B"/>
    <w:rsid w:val="00311D6C"/>
    <w:rsid w:val="00312E80"/>
    <w:rsid w:val="00314122"/>
    <w:rsid w:val="00316672"/>
    <w:rsid w:val="00317EF6"/>
    <w:rsid w:val="00320B41"/>
    <w:rsid w:val="00322580"/>
    <w:rsid w:val="0032372A"/>
    <w:rsid w:val="003241C1"/>
    <w:rsid w:val="003246E6"/>
    <w:rsid w:val="00325C93"/>
    <w:rsid w:val="00326033"/>
    <w:rsid w:val="003268B7"/>
    <w:rsid w:val="0032749B"/>
    <w:rsid w:val="00327DB7"/>
    <w:rsid w:val="003303CF"/>
    <w:rsid w:val="00330832"/>
    <w:rsid w:val="003311DE"/>
    <w:rsid w:val="00332B39"/>
    <w:rsid w:val="00334213"/>
    <w:rsid w:val="003344AD"/>
    <w:rsid w:val="00337E42"/>
    <w:rsid w:val="00343D24"/>
    <w:rsid w:val="00343ECB"/>
    <w:rsid w:val="003467FE"/>
    <w:rsid w:val="00347391"/>
    <w:rsid w:val="00350C62"/>
    <w:rsid w:val="00350D11"/>
    <w:rsid w:val="00351E8C"/>
    <w:rsid w:val="00352079"/>
    <w:rsid w:val="00355C45"/>
    <w:rsid w:val="0035715C"/>
    <w:rsid w:val="003573FF"/>
    <w:rsid w:val="003579C7"/>
    <w:rsid w:val="003600DA"/>
    <w:rsid w:val="00361BD3"/>
    <w:rsid w:val="00362DB8"/>
    <w:rsid w:val="00362F7F"/>
    <w:rsid w:val="0036322D"/>
    <w:rsid w:val="00363BE3"/>
    <w:rsid w:val="00366931"/>
    <w:rsid w:val="00366E0C"/>
    <w:rsid w:val="00366E50"/>
    <w:rsid w:val="00372C6D"/>
    <w:rsid w:val="0037331E"/>
    <w:rsid w:val="00373779"/>
    <w:rsid w:val="003753D1"/>
    <w:rsid w:val="00375469"/>
    <w:rsid w:val="003756F5"/>
    <w:rsid w:val="0037681E"/>
    <w:rsid w:val="00376F45"/>
    <w:rsid w:val="0037721C"/>
    <w:rsid w:val="0038529E"/>
    <w:rsid w:val="00387289"/>
    <w:rsid w:val="00387399"/>
    <w:rsid w:val="003900E8"/>
    <w:rsid w:val="00390425"/>
    <w:rsid w:val="00390B57"/>
    <w:rsid w:val="00391296"/>
    <w:rsid w:val="0039278F"/>
    <w:rsid w:val="00393558"/>
    <w:rsid w:val="00393E0A"/>
    <w:rsid w:val="00393FFF"/>
    <w:rsid w:val="0039553B"/>
    <w:rsid w:val="003956D8"/>
    <w:rsid w:val="00396010"/>
    <w:rsid w:val="003972C5"/>
    <w:rsid w:val="003A147E"/>
    <w:rsid w:val="003A3F8E"/>
    <w:rsid w:val="003A44BB"/>
    <w:rsid w:val="003A6C88"/>
    <w:rsid w:val="003A7256"/>
    <w:rsid w:val="003A7258"/>
    <w:rsid w:val="003B2B57"/>
    <w:rsid w:val="003B2FDC"/>
    <w:rsid w:val="003B31E2"/>
    <w:rsid w:val="003B329C"/>
    <w:rsid w:val="003B4B53"/>
    <w:rsid w:val="003C49B6"/>
    <w:rsid w:val="003C4F2A"/>
    <w:rsid w:val="003C7494"/>
    <w:rsid w:val="003C7658"/>
    <w:rsid w:val="003D12D9"/>
    <w:rsid w:val="003D1450"/>
    <w:rsid w:val="003D281E"/>
    <w:rsid w:val="003D3437"/>
    <w:rsid w:val="003D3DE4"/>
    <w:rsid w:val="003D5589"/>
    <w:rsid w:val="003E0A54"/>
    <w:rsid w:val="003E1414"/>
    <w:rsid w:val="003E3420"/>
    <w:rsid w:val="003E3CED"/>
    <w:rsid w:val="003E4A18"/>
    <w:rsid w:val="003F0FA1"/>
    <w:rsid w:val="003F1D17"/>
    <w:rsid w:val="003F48EC"/>
    <w:rsid w:val="003F5265"/>
    <w:rsid w:val="003F664E"/>
    <w:rsid w:val="003F7B6B"/>
    <w:rsid w:val="00400FDC"/>
    <w:rsid w:val="00401B59"/>
    <w:rsid w:val="004022D5"/>
    <w:rsid w:val="0040328E"/>
    <w:rsid w:val="00403427"/>
    <w:rsid w:val="00403A7B"/>
    <w:rsid w:val="00404FB0"/>
    <w:rsid w:val="00406B57"/>
    <w:rsid w:val="00407A45"/>
    <w:rsid w:val="00411B0D"/>
    <w:rsid w:val="00415E72"/>
    <w:rsid w:val="004160D0"/>
    <w:rsid w:val="004176BD"/>
    <w:rsid w:val="00420617"/>
    <w:rsid w:val="00420AB7"/>
    <w:rsid w:val="00421337"/>
    <w:rsid w:val="0042278B"/>
    <w:rsid w:val="00422B90"/>
    <w:rsid w:val="00424BE6"/>
    <w:rsid w:val="00426B80"/>
    <w:rsid w:val="00427196"/>
    <w:rsid w:val="00431060"/>
    <w:rsid w:val="00432B57"/>
    <w:rsid w:val="00433313"/>
    <w:rsid w:val="00433494"/>
    <w:rsid w:val="00433CB0"/>
    <w:rsid w:val="00434D16"/>
    <w:rsid w:val="00435A0A"/>
    <w:rsid w:val="00435C50"/>
    <w:rsid w:val="00436883"/>
    <w:rsid w:val="004373B8"/>
    <w:rsid w:val="0043752A"/>
    <w:rsid w:val="004409AE"/>
    <w:rsid w:val="0044266D"/>
    <w:rsid w:val="00442B73"/>
    <w:rsid w:val="00443DC6"/>
    <w:rsid w:val="00443DEC"/>
    <w:rsid w:val="00445A62"/>
    <w:rsid w:val="004463FC"/>
    <w:rsid w:val="0045095D"/>
    <w:rsid w:val="004511BB"/>
    <w:rsid w:val="0045378A"/>
    <w:rsid w:val="004554C6"/>
    <w:rsid w:val="00457DC0"/>
    <w:rsid w:val="00461699"/>
    <w:rsid w:val="0046230F"/>
    <w:rsid w:val="00462977"/>
    <w:rsid w:val="0046424E"/>
    <w:rsid w:val="004660C6"/>
    <w:rsid w:val="00471041"/>
    <w:rsid w:val="00476FD1"/>
    <w:rsid w:val="00477F86"/>
    <w:rsid w:val="00480B0E"/>
    <w:rsid w:val="00484A28"/>
    <w:rsid w:val="00485AB1"/>
    <w:rsid w:val="00485BE1"/>
    <w:rsid w:val="0048768B"/>
    <w:rsid w:val="00487E79"/>
    <w:rsid w:val="00491A2C"/>
    <w:rsid w:val="00491C52"/>
    <w:rsid w:val="00493FCC"/>
    <w:rsid w:val="00495F31"/>
    <w:rsid w:val="0049759F"/>
    <w:rsid w:val="004A0929"/>
    <w:rsid w:val="004A09F5"/>
    <w:rsid w:val="004A15B1"/>
    <w:rsid w:val="004A2F1A"/>
    <w:rsid w:val="004A34DA"/>
    <w:rsid w:val="004A433B"/>
    <w:rsid w:val="004A65CC"/>
    <w:rsid w:val="004B192C"/>
    <w:rsid w:val="004B22A0"/>
    <w:rsid w:val="004B4C5E"/>
    <w:rsid w:val="004B71A3"/>
    <w:rsid w:val="004C1631"/>
    <w:rsid w:val="004C406F"/>
    <w:rsid w:val="004C4944"/>
    <w:rsid w:val="004C54A5"/>
    <w:rsid w:val="004C76B9"/>
    <w:rsid w:val="004D1288"/>
    <w:rsid w:val="004D2072"/>
    <w:rsid w:val="004D3F70"/>
    <w:rsid w:val="004D6828"/>
    <w:rsid w:val="004E134F"/>
    <w:rsid w:val="004E1BD8"/>
    <w:rsid w:val="004E1DEB"/>
    <w:rsid w:val="004E255B"/>
    <w:rsid w:val="004E26D2"/>
    <w:rsid w:val="004E3B1E"/>
    <w:rsid w:val="004E4A2A"/>
    <w:rsid w:val="004E5124"/>
    <w:rsid w:val="004E5D22"/>
    <w:rsid w:val="004E72B9"/>
    <w:rsid w:val="004F0B92"/>
    <w:rsid w:val="004F0D97"/>
    <w:rsid w:val="004F444D"/>
    <w:rsid w:val="004F515D"/>
    <w:rsid w:val="00500A2F"/>
    <w:rsid w:val="00500F6E"/>
    <w:rsid w:val="00503077"/>
    <w:rsid w:val="00503C4F"/>
    <w:rsid w:val="00504FD3"/>
    <w:rsid w:val="0050635A"/>
    <w:rsid w:val="005073A7"/>
    <w:rsid w:val="005104AD"/>
    <w:rsid w:val="005129DB"/>
    <w:rsid w:val="00512C21"/>
    <w:rsid w:val="00514315"/>
    <w:rsid w:val="00515DFF"/>
    <w:rsid w:val="00517C5A"/>
    <w:rsid w:val="005227F5"/>
    <w:rsid w:val="0052318F"/>
    <w:rsid w:val="005248D3"/>
    <w:rsid w:val="00526535"/>
    <w:rsid w:val="00531A62"/>
    <w:rsid w:val="0053257B"/>
    <w:rsid w:val="005327F6"/>
    <w:rsid w:val="00534B29"/>
    <w:rsid w:val="00535605"/>
    <w:rsid w:val="0053593E"/>
    <w:rsid w:val="005417F6"/>
    <w:rsid w:val="00542152"/>
    <w:rsid w:val="0054446C"/>
    <w:rsid w:val="00545619"/>
    <w:rsid w:val="00545F4A"/>
    <w:rsid w:val="00546418"/>
    <w:rsid w:val="00546432"/>
    <w:rsid w:val="005475FD"/>
    <w:rsid w:val="005505D5"/>
    <w:rsid w:val="0055146D"/>
    <w:rsid w:val="00551812"/>
    <w:rsid w:val="0055219B"/>
    <w:rsid w:val="00553CCB"/>
    <w:rsid w:val="005542E3"/>
    <w:rsid w:val="00560528"/>
    <w:rsid w:val="005605FD"/>
    <w:rsid w:val="00560D9D"/>
    <w:rsid w:val="005673EF"/>
    <w:rsid w:val="005675C7"/>
    <w:rsid w:val="00567F58"/>
    <w:rsid w:val="005724D2"/>
    <w:rsid w:val="005727A6"/>
    <w:rsid w:val="00572E3D"/>
    <w:rsid w:val="0057782A"/>
    <w:rsid w:val="00581A19"/>
    <w:rsid w:val="0058200E"/>
    <w:rsid w:val="00584790"/>
    <w:rsid w:val="0058555C"/>
    <w:rsid w:val="00585D06"/>
    <w:rsid w:val="00586B5A"/>
    <w:rsid w:val="00587F06"/>
    <w:rsid w:val="0059213C"/>
    <w:rsid w:val="0059222A"/>
    <w:rsid w:val="00595561"/>
    <w:rsid w:val="00596BF5"/>
    <w:rsid w:val="005A099D"/>
    <w:rsid w:val="005A2AA0"/>
    <w:rsid w:val="005A3042"/>
    <w:rsid w:val="005A36A0"/>
    <w:rsid w:val="005A4A10"/>
    <w:rsid w:val="005A4A6F"/>
    <w:rsid w:val="005A6681"/>
    <w:rsid w:val="005A6F7D"/>
    <w:rsid w:val="005B3003"/>
    <w:rsid w:val="005B4A0B"/>
    <w:rsid w:val="005B5592"/>
    <w:rsid w:val="005C04D2"/>
    <w:rsid w:val="005C1734"/>
    <w:rsid w:val="005C6610"/>
    <w:rsid w:val="005C7442"/>
    <w:rsid w:val="005C74E7"/>
    <w:rsid w:val="005D0C99"/>
    <w:rsid w:val="005D1466"/>
    <w:rsid w:val="005D1BF2"/>
    <w:rsid w:val="005D2028"/>
    <w:rsid w:val="005D20D6"/>
    <w:rsid w:val="005D47E9"/>
    <w:rsid w:val="005D5422"/>
    <w:rsid w:val="005D59F1"/>
    <w:rsid w:val="005D5A8E"/>
    <w:rsid w:val="005D5E14"/>
    <w:rsid w:val="005E1803"/>
    <w:rsid w:val="005E4F02"/>
    <w:rsid w:val="005E5B76"/>
    <w:rsid w:val="005F0A0B"/>
    <w:rsid w:val="005F14EE"/>
    <w:rsid w:val="005F4F55"/>
    <w:rsid w:val="005F6944"/>
    <w:rsid w:val="005F6DEA"/>
    <w:rsid w:val="006004B8"/>
    <w:rsid w:val="00600DF5"/>
    <w:rsid w:val="00600F1A"/>
    <w:rsid w:val="006010BA"/>
    <w:rsid w:val="0060167B"/>
    <w:rsid w:val="00601A79"/>
    <w:rsid w:val="0060221A"/>
    <w:rsid w:val="00604E6D"/>
    <w:rsid w:val="00605DE0"/>
    <w:rsid w:val="006125C0"/>
    <w:rsid w:val="00614844"/>
    <w:rsid w:val="0062084D"/>
    <w:rsid w:val="006211B1"/>
    <w:rsid w:val="0062143C"/>
    <w:rsid w:val="00621640"/>
    <w:rsid w:val="00621F9A"/>
    <w:rsid w:val="00623542"/>
    <w:rsid w:val="00624E41"/>
    <w:rsid w:val="00627F81"/>
    <w:rsid w:val="0063194B"/>
    <w:rsid w:val="00637DBA"/>
    <w:rsid w:val="00641D60"/>
    <w:rsid w:val="006427B4"/>
    <w:rsid w:val="00642C1F"/>
    <w:rsid w:val="00646218"/>
    <w:rsid w:val="006538CA"/>
    <w:rsid w:val="00653F40"/>
    <w:rsid w:val="0065442A"/>
    <w:rsid w:val="006552E4"/>
    <w:rsid w:val="00655EB1"/>
    <w:rsid w:val="00661589"/>
    <w:rsid w:val="006623EB"/>
    <w:rsid w:val="006628A2"/>
    <w:rsid w:val="006649B3"/>
    <w:rsid w:val="00665903"/>
    <w:rsid w:val="00666338"/>
    <w:rsid w:val="006664EC"/>
    <w:rsid w:val="0066664C"/>
    <w:rsid w:val="00666C81"/>
    <w:rsid w:val="00671199"/>
    <w:rsid w:val="00671A6C"/>
    <w:rsid w:val="0067228A"/>
    <w:rsid w:val="0067266A"/>
    <w:rsid w:val="006738BD"/>
    <w:rsid w:val="00673B5F"/>
    <w:rsid w:val="006746DC"/>
    <w:rsid w:val="00675DAA"/>
    <w:rsid w:val="006803E1"/>
    <w:rsid w:val="006831FE"/>
    <w:rsid w:val="00684572"/>
    <w:rsid w:val="00686944"/>
    <w:rsid w:val="00687C3B"/>
    <w:rsid w:val="00694C84"/>
    <w:rsid w:val="006951AE"/>
    <w:rsid w:val="00696DBA"/>
    <w:rsid w:val="00697D77"/>
    <w:rsid w:val="006A3C94"/>
    <w:rsid w:val="006A65FB"/>
    <w:rsid w:val="006B1B4A"/>
    <w:rsid w:val="006B5969"/>
    <w:rsid w:val="006B748C"/>
    <w:rsid w:val="006B7BDA"/>
    <w:rsid w:val="006C0E0A"/>
    <w:rsid w:val="006C339A"/>
    <w:rsid w:val="006C33E3"/>
    <w:rsid w:val="006C6138"/>
    <w:rsid w:val="006C766B"/>
    <w:rsid w:val="006C7B9D"/>
    <w:rsid w:val="006D13E1"/>
    <w:rsid w:val="006D205D"/>
    <w:rsid w:val="006D272F"/>
    <w:rsid w:val="006D52A6"/>
    <w:rsid w:val="006D6119"/>
    <w:rsid w:val="006D627B"/>
    <w:rsid w:val="006E1268"/>
    <w:rsid w:val="006E1812"/>
    <w:rsid w:val="006E1CB9"/>
    <w:rsid w:val="006E3134"/>
    <w:rsid w:val="006E4943"/>
    <w:rsid w:val="006E5714"/>
    <w:rsid w:val="006E6260"/>
    <w:rsid w:val="006F1ECB"/>
    <w:rsid w:val="006F2194"/>
    <w:rsid w:val="006F24E5"/>
    <w:rsid w:val="006F2703"/>
    <w:rsid w:val="006F29A9"/>
    <w:rsid w:val="006F4787"/>
    <w:rsid w:val="006F5049"/>
    <w:rsid w:val="006F5964"/>
    <w:rsid w:val="006F5CBD"/>
    <w:rsid w:val="0070178D"/>
    <w:rsid w:val="00703792"/>
    <w:rsid w:val="0071124E"/>
    <w:rsid w:val="0071259B"/>
    <w:rsid w:val="007129EB"/>
    <w:rsid w:val="00712A56"/>
    <w:rsid w:val="00712B82"/>
    <w:rsid w:val="00713A9C"/>
    <w:rsid w:val="00715A1C"/>
    <w:rsid w:val="00722BBD"/>
    <w:rsid w:val="00722D90"/>
    <w:rsid w:val="0072328A"/>
    <w:rsid w:val="007234A3"/>
    <w:rsid w:val="00724012"/>
    <w:rsid w:val="0072440B"/>
    <w:rsid w:val="007313F3"/>
    <w:rsid w:val="00731C1C"/>
    <w:rsid w:val="007320E2"/>
    <w:rsid w:val="007359C2"/>
    <w:rsid w:val="00735E18"/>
    <w:rsid w:val="00735F12"/>
    <w:rsid w:val="007378E7"/>
    <w:rsid w:val="00740464"/>
    <w:rsid w:val="00742F83"/>
    <w:rsid w:val="00742F8D"/>
    <w:rsid w:val="007458CD"/>
    <w:rsid w:val="0074776C"/>
    <w:rsid w:val="007508CD"/>
    <w:rsid w:val="00753D3D"/>
    <w:rsid w:val="0075788C"/>
    <w:rsid w:val="00761203"/>
    <w:rsid w:val="007620AF"/>
    <w:rsid w:val="0076246C"/>
    <w:rsid w:val="00766D6D"/>
    <w:rsid w:val="00767BF5"/>
    <w:rsid w:val="00767F69"/>
    <w:rsid w:val="00771562"/>
    <w:rsid w:val="007719BF"/>
    <w:rsid w:val="00774B30"/>
    <w:rsid w:val="007767C5"/>
    <w:rsid w:val="0077687B"/>
    <w:rsid w:val="00776F7E"/>
    <w:rsid w:val="00777B41"/>
    <w:rsid w:val="007806AB"/>
    <w:rsid w:val="00783A53"/>
    <w:rsid w:val="00784F4F"/>
    <w:rsid w:val="00786980"/>
    <w:rsid w:val="007923E6"/>
    <w:rsid w:val="00792B85"/>
    <w:rsid w:val="007931FD"/>
    <w:rsid w:val="007A1195"/>
    <w:rsid w:val="007A1EB8"/>
    <w:rsid w:val="007A3079"/>
    <w:rsid w:val="007A3643"/>
    <w:rsid w:val="007A37CD"/>
    <w:rsid w:val="007A3A5D"/>
    <w:rsid w:val="007A4FD1"/>
    <w:rsid w:val="007A5184"/>
    <w:rsid w:val="007A652F"/>
    <w:rsid w:val="007A71B0"/>
    <w:rsid w:val="007A7365"/>
    <w:rsid w:val="007B1DBB"/>
    <w:rsid w:val="007B311E"/>
    <w:rsid w:val="007B3B92"/>
    <w:rsid w:val="007B4CAB"/>
    <w:rsid w:val="007B5A7E"/>
    <w:rsid w:val="007B680B"/>
    <w:rsid w:val="007B6F9A"/>
    <w:rsid w:val="007B76C3"/>
    <w:rsid w:val="007B7EF5"/>
    <w:rsid w:val="007C0621"/>
    <w:rsid w:val="007C10FE"/>
    <w:rsid w:val="007C1188"/>
    <w:rsid w:val="007C171E"/>
    <w:rsid w:val="007C4C36"/>
    <w:rsid w:val="007C5723"/>
    <w:rsid w:val="007D11BC"/>
    <w:rsid w:val="007D4CEC"/>
    <w:rsid w:val="007E063C"/>
    <w:rsid w:val="007E0893"/>
    <w:rsid w:val="007E0B43"/>
    <w:rsid w:val="007E0F0D"/>
    <w:rsid w:val="007E2079"/>
    <w:rsid w:val="007E4C1A"/>
    <w:rsid w:val="007E644A"/>
    <w:rsid w:val="007E68C7"/>
    <w:rsid w:val="007E75A3"/>
    <w:rsid w:val="007F2162"/>
    <w:rsid w:val="007F2C9D"/>
    <w:rsid w:val="007F2ED7"/>
    <w:rsid w:val="007F6DE9"/>
    <w:rsid w:val="007F6E4C"/>
    <w:rsid w:val="0080153C"/>
    <w:rsid w:val="00803FB9"/>
    <w:rsid w:val="00806108"/>
    <w:rsid w:val="00806C15"/>
    <w:rsid w:val="00807612"/>
    <w:rsid w:val="00807960"/>
    <w:rsid w:val="00810A56"/>
    <w:rsid w:val="00811204"/>
    <w:rsid w:val="00812B5B"/>
    <w:rsid w:val="008165B4"/>
    <w:rsid w:val="0081748F"/>
    <w:rsid w:val="00821385"/>
    <w:rsid w:val="008239E3"/>
    <w:rsid w:val="0082564B"/>
    <w:rsid w:val="00826340"/>
    <w:rsid w:val="008263E0"/>
    <w:rsid w:val="00826C09"/>
    <w:rsid w:val="00831104"/>
    <w:rsid w:val="00831ABF"/>
    <w:rsid w:val="00831E16"/>
    <w:rsid w:val="00834169"/>
    <w:rsid w:val="00834C98"/>
    <w:rsid w:val="00834E50"/>
    <w:rsid w:val="008353BD"/>
    <w:rsid w:val="00835C9F"/>
    <w:rsid w:val="0083633B"/>
    <w:rsid w:val="008376BA"/>
    <w:rsid w:val="00841107"/>
    <w:rsid w:val="008412C6"/>
    <w:rsid w:val="00842DFB"/>
    <w:rsid w:val="0084430B"/>
    <w:rsid w:val="00844CB2"/>
    <w:rsid w:val="008463AC"/>
    <w:rsid w:val="00847538"/>
    <w:rsid w:val="00850135"/>
    <w:rsid w:val="00850B23"/>
    <w:rsid w:val="00850C23"/>
    <w:rsid w:val="00852260"/>
    <w:rsid w:val="00852514"/>
    <w:rsid w:val="0085400B"/>
    <w:rsid w:val="00854E92"/>
    <w:rsid w:val="00855B6F"/>
    <w:rsid w:val="00856BA9"/>
    <w:rsid w:val="00861262"/>
    <w:rsid w:val="0086385D"/>
    <w:rsid w:val="00864340"/>
    <w:rsid w:val="0086471C"/>
    <w:rsid w:val="00866159"/>
    <w:rsid w:val="00867256"/>
    <w:rsid w:val="00867B36"/>
    <w:rsid w:val="00870356"/>
    <w:rsid w:val="008723FA"/>
    <w:rsid w:val="00873954"/>
    <w:rsid w:val="00873C1D"/>
    <w:rsid w:val="00874EAB"/>
    <w:rsid w:val="008764F0"/>
    <w:rsid w:val="00881F7B"/>
    <w:rsid w:val="00883FDC"/>
    <w:rsid w:val="0088555E"/>
    <w:rsid w:val="00885CD7"/>
    <w:rsid w:val="00887D33"/>
    <w:rsid w:val="008909DD"/>
    <w:rsid w:val="00891832"/>
    <w:rsid w:val="0089203F"/>
    <w:rsid w:val="0089413F"/>
    <w:rsid w:val="0089757A"/>
    <w:rsid w:val="008A0829"/>
    <w:rsid w:val="008A0D7E"/>
    <w:rsid w:val="008A2ECB"/>
    <w:rsid w:val="008A2F6C"/>
    <w:rsid w:val="008A4537"/>
    <w:rsid w:val="008A4CD5"/>
    <w:rsid w:val="008A7812"/>
    <w:rsid w:val="008A7A00"/>
    <w:rsid w:val="008B0E9B"/>
    <w:rsid w:val="008B4374"/>
    <w:rsid w:val="008C21AB"/>
    <w:rsid w:val="008C2B45"/>
    <w:rsid w:val="008C3DD5"/>
    <w:rsid w:val="008C401A"/>
    <w:rsid w:val="008C4460"/>
    <w:rsid w:val="008C4F98"/>
    <w:rsid w:val="008C58F5"/>
    <w:rsid w:val="008C765D"/>
    <w:rsid w:val="008C789D"/>
    <w:rsid w:val="008D17E2"/>
    <w:rsid w:val="008D340F"/>
    <w:rsid w:val="008D54CF"/>
    <w:rsid w:val="008E14C9"/>
    <w:rsid w:val="008E447A"/>
    <w:rsid w:val="008E4E94"/>
    <w:rsid w:val="008E63CC"/>
    <w:rsid w:val="008E7385"/>
    <w:rsid w:val="008E78E5"/>
    <w:rsid w:val="008F0DA4"/>
    <w:rsid w:val="008F2C66"/>
    <w:rsid w:val="008F3692"/>
    <w:rsid w:val="008F44FF"/>
    <w:rsid w:val="008F4A24"/>
    <w:rsid w:val="008F52D0"/>
    <w:rsid w:val="008F613F"/>
    <w:rsid w:val="008F6C6B"/>
    <w:rsid w:val="00900B4E"/>
    <w:rsid w:val="009031CA"/>
    <w:rsid w:val="0090711B"/>
    <w:rsid w:val="00911F9B"/>
    <w:rsid w:val="0091234C"/>
    <w:rsid w:val="00913A0F"/>
    <w:rsid w:val="009149C4"/>
    <w:rsid w:val="0092027E"/>
    <w:rsid w:val="009221A3"/>
    <w:rsid w:val="00922BBB"/>
    <w:rsid w:val="00922C10"/>
    <w:rsid w:val="00923C0A"/>
    <w:rsid w:val="009245FD"/>
    <w:rsid w:val="0092502B"/>
    <w:rsid w:val="0092521B"/>
    <w:rsid w:val="009252BE"/>
    <w:rsid w:val="0092742A"/>
    <w:rsid w:val="00931046"/>
    <w:rsid w:val="009316A3"/>
    <w:rsid w:val="009321E5"/>
    <w:rsid w:val="00934877"/>
    <w:rsid w:val="009354DF"/>
    <w:rsid w:val="0094089E"/>
    <w:rsid w:val="00941A36"/>
    <w:rsid w:val="0094451D"/>
    <w:rsid w:val="00944D26"/>
    <w:rsid w:val="00946B14"/>
    <w:rsid w:val="0095257D"/>
    <w:rsid w:val="0095291C"/>
    <w:rsid w:val="00953B6D"/>
    <w:rsid w:val="00955869"/>
    <w:rsid w:val="00955FB3"/>
    <w:rsid w:val="009609E4"/>
    <w:rsid w:val="00960B29"/>
    <w:rsid w:val="009610B6"/>
    <w:rsid w:val="00961DC9"/>
    <w:rsid w:val="009620F1"/>
    <w:rsid w:val="0096328B"/>
    <w:rsid w:val="00964398"/>
    <w:rsid w:val="009646A3"/>
    <w:rsid w:val="009664C2"/>
    <w:rsid w:val="0096682D"/>
    <w:rsid w:val="00966CFC"/>
    <w:rsid w:val="009671D6"/>
    <w:rsid w:val="00967B5C"/>
    <w:rsid w:val="0097250E"/>
    <w:rsid w:val="0097578D"/>
    <w:rsid w:val="00976554"/>
    <w:rsid w:val="00981349"/>
    <w:rsid w:val="0098138F"/>
    <w:rsid w:val="00983160"/>
    <w:rsid w:val="00986001"/>
    <w:rsid w:val="00986980"/>
    <w:rsid w:val="009903F7"/>
    <w:rsid w:val="00994515"/>
    <w:rsid w:val="00995A57"/>
    <w:rsid w:val="00997049"/>
    <w:rsid w:val="009A2A32"/>
    <w:rsid w:val="009A3BE8"/>
    <w:rsid w:val="009A447E"/>
    <w:rsid w:val="009A47FD"/>
    <w:rsid w:val="009A5E80"/>
    <w:rsid w:val="009B0855"/>
    <w:rsid w:val="009B5777"/>
    <w:rsid w:val="009B58B5"/>
    <w:rsid w:val="009C01B7"/>
    <w:rsid w:val="009C0EEE"/>
    <w:rsid w:val="009C1B3E"/>
    <w:rsid w:val="009C374C"/>
    <w:rsid w:val="009C44D9"/>
    <w:rsid w:val="009C5BD0"/>
    <w:rsid w:val="009C5D6C"/>
    <w:rsid w:val="009C62D7"/>
    <w:rsid w:val="009C6CE2"/>
    <w:rsid w:val="009C7A13"/>
    <w:rsid w:val="009C7DED"/>
    <w:rsid w:val="009D0DC0"/>
    <w:rsid w:val="009D0EE7"/>
    <w:rsid w:val="009D0F83"/>
    <w:rsid w:val="009D1522"/>
    <w:rsid w:val="009D1988"/>
    <w:rsid w:val="009D1E42"/>
    <w:rsid w:val="009D33AE"/>
    <w:rsid w:val="009D3EA7"/>
    <w:rsid w:val="009D5FD5"/>
    <w:rsid w:val="009D7AE0"/>
    <w:rsid w:val="009E4079"/>
    <w:rsid w:val="009E5A7D"/>
    <w:rsid w:val="009E60FE"/>
    <w:rsid w:val="009E76CE"/>
    <w:rsid w:val="009F0CCC"/>
    <w:rsid w:val="009F3D0E"/>
    <w:rsid w:val="009F3F34"/>
    <w:rsid w:val="009F4136"/>
    <w:rsid w:val="009F51B4"/>
    <w:rsid w:val="009F5F97"/>
    <w:rsid w:val="00A01919"/>
    <w:rsid w:val="00A0515E"/>
    <w:rsid w:val="00A05AE3"/>
    <w:rsid w:val="00A06EE3"/>
    <w:rsid w:val="00A11185"/>
    <w:rsid w:val="00A156C3"/>
    <w:rsid w:val="00A15EAC"/>
    <w:rsid w:val="00A16F8E"/>
    <w:rsid w:val="00A205CF"/>
    <w:rsid w:val="00A21961"/>
    <w:rsid w:val="00A237F8"/>
    <w:rsid w:val="00A24312"/>
    <w:rsid w:val="00A24F4C"/>
    <w:rsid w:val="00A27472"/>
    <w:rsid w:val="00A311DC"/>
    <w:rsid w:val="00A36302"/>
    <w:rsid w:val="00A400DA"/>
    <w:rsid w:val="00A4010E"/>
    <w:rsid w:val="00A40381"/>
    <w:rsid w:val="00A411D6"/>
    <w:rsid w:val="00A423E3"/>
    <w:rsid w:val="00A424BD"/>
    <w:rsid w:val="00A438E4"/>
    <w:rsid w:val="00A44BFA"/>
    <w:rsid w:val="00A46268"/>
    <w:rsid w:val="00A46DAE"/>
    <w:rsid w:val="00A50A38"/>
    <w:rsid w:val="00A51E2D"/>
    <w:rsid w:val="00A5243D"/>
    <w:rsid w:val="00A52943"/>
    <w:rsid w:val="00A545F5"/>
    <w:rsid w:val="00A55363"/>
    <w:rsid w:val="00A5632C"/>
    <w:rsid w:val="00A57783"/>
    <w:rsid w:val="00A5783B"/>
    <w:rsid w:val="00A57BBF"/>
    <w:rsid w:val="00A57DF5"/>
    <w:rsid w:val="00A603C4"/>
    <w:rsid w:val="00A60F9C"/>
    <w:rsid w:val="00A63B90"/>
    <w:rsid w:val="00A64BC9"/>
    <w:rsid w:val="00A675F4"/>
    <w:rsid w:val="00A7078F"/>
    <w:rsid w:val="00A70A6F"/>
    <w:rsid w:val="00A72901"/>
    <w:rsid w:val="00A72A80"/>
    <w:rsid w:val="00A7602B"/>
    <w:rsid w:val="00A7676A"/>
    <w:rsid w:val="00A77920"/>
    <w:rsid w:val="00A77A83"/>
    <w:rsid w:val="00A80E72"/>
    <w:rsid w:val="00A81612"/>
    <w:rsid w:val="00A81EC9"/>
    <w:rsid w:val="00A82667"/>
    <w:rsid w:val="00A82FD0"/>
    <w:rsid w:val="00A861DB"/>
    <w:rsid w:val="00A86CCC"/>
    <w:rsid w:val="00A90CD8"/>
    <w:rsid w:val="00A91CB8"/>
    <w:rsid w:val="00A91E7A"/>
    <w:rsid w:val="00A927C1"/>
    <w:rsid w:val="00A92F23"/>
    <w:rsid w:val="00A956E4"/>
    <w:rsid w:val="00A96580"/>
    <w:rsid w:val="00A9702E"/>
    <w:rsid w:val="00A973B2"/>
    <w:rsid w:val="00A974A1"/>
    <w:rsid w:val="00AA288A"/>
    <w:rsid w:val="00AA4FA7"/>
    <w:rsid w:val="00AA70A4"/>
    <w:rsid w:val="00AB193B"/>
    <w:rsid w:val="00AB3ADC"/>
    <w:rsid w:val="00AB3B4A"/>
    <w:rsid w:val="00AB4613"/>
    <w:rsid w:val="00AB5368"/>
    <w:rsid w:val="00AB5ADD"/>
    <w:rsid w:val="00AB5B6E"/>
    <w:rsid w:val="00AB622F"/>
    <w:rsid w:val="00AC0090"/>
    <w:rsid w:val="00AC0617"/>
    <w:rsid w:val="00AC138E"/>
    <w:rsid w:val="00AC6BE2"/>
    <w:rsid w:val="00AC7C09"/>
    <w:rsid w:val="00AC7FE0"/>
    <w:rsid w:val="00AD085C"/>
    <w:rsid w:val="00AD310E"/>
    <w:rsid w:val="00AD43AA"/>
    <w:rsid w:val="00AD4572"/>
    <w:rsid w:val="00AD6556"/>
    <w:rsid w:val="00AE05C1"/>
    <w:rsid w:val="00AE31D9"/>
    <w:rsid w:val="00AE3874"/>
    <w:rsid w:val="00AE3D67"/>
    <w:rsid w:val="00AF05CA"/>
    <w:rsid w:val="00AF0B0A"/>
    <w:rsid w:val="00AF15AC"/>
    <w:rsid w:val="00AF18B1"/>
    <w:rsid w:val="00AF1908"/>
    <w:rsid w:val="00AF2AEB"/>
    <w:rsid w:val="00AF4252"/>
    <w:rsid w:val="00AF4DEA"/>
    <w:rsid w:val="00B02E74"/>
    <w:rsid w:val="00B044D7"/>
    <w:rsid w:val="00B05AFC"/>
    <w:rsid w:val="00B06F05"/>
    <w:rsid w:val="00B06F16"/>
    <w:rsid w:val="00B11E5E"/>
    <w:rsid w:val="00B143A2"/>
    <w:rsid w:val="00B143F2"/>
    <w:rsid w:val="00B14901"/>
    <w:rsid w:val="00B149FC"/>
    <w:rsid w:val="00B163A3"/>
    <w:rsid w:val="00B21B39"/>
    <w:rsid w:val="00B23822"/>
    <w:rsid w:val="00B25822"/>
    <w:rsid w:val="00B25B6D"/>
    <w:rsid w:val="00B30099"/>
    <w:rsid w:val="00B300AA"/>
    <w:rsid w:val="00B3020B"/>
    <w:rsid w:val="00B32584"/>
    <w:rsid w:val="00B33082"/>
    <w:rsid w:val="00B34EB9"/>
    <w:rsid w:val="00B3520A"/>
    <w:rsid w:val="00B35ADD"/>
    <w:rsid w:val="00B35AF9"/>
    <w:rsid w:val="00B37023"/>
    <w:rsid w:val="00B3720B"/>
    <w:rsid w:val="00B40264"/>
    <w:rsid w:val="00B447B4"/>
    <w:rsid w:val="00B46874"/>
    <w:rsid w:val="00B47583"/>
    <w:rsid w:val="00B5287A"/>
    <w:rsid w:val="00B5354C"/>
    <w:rsid w:val="00B53D43"/>
    <w:rsid w:val="00B53E9B"/>
    <w:rsid w:val="00B540A1"/>
    <w:rsid w:val="00B574B0"/>
    <w:rsid w:val="00B60820"/>
    <w:rsid w:val="00B60E4B"/>
    <w:rsid w:val="00B60F17"/>
    <w:rsid w:val="00B62255"/>
    <w:rsid w:val="00B633B3"/>
    <w:rsid w:val="00B6665A"/>
    <w:rsid w:val="00B66840"/>
    <w:rsid w:val="00B71927"/>
    <w:rsid w:val="00B719E4"/>
    <w:rsid w:val="00B73280"/>
    <w:rsid w:val="00B74936"/>
    <w:rsid w:val="00B76C47"/>
    <w:rsid w:val="00B7719C"/>
    <w:rsid w:val="00B77832"/>
    <w:rsid w:val="00B81505"/>
    <w:rsid w:val="00B82776"/>
    <w:rsid w:val="00B834C1"/>
    <w:rsid w:val="00B84B91"/>
    <w:rsid w:val="00B853FC"/>
    <w:rsid w:val="00B8598C"/>
    <w:rsid w:val="00B86D9D"/>
    <w:rsid w:val="00B86FFF"/>
    <w:rsid w:val="00B91917"/>
    <w:rsid w:val="00B91CBD"/>
    <w:rsid w:val="00B92924"/>
    <w:rsid w:val="00B93D00"/>
    <w:rsid w:val="00B95F24"/>
    <w:rsid w:val="00B97C43"/>
    <w:rsid w:val="00BA07AF"/>
    <w:rsid w:val="00BA49C1"/>
    <w:rsid w:val="00BA4D67"/>
    <w:rsid w:val="00BA4E95"/>
    <w:rsid w:val="00BA6429"/>
    <w:rsid w:val="00BA6BD2"/>
    <w:rsid w:val="00BA7EC9"/>
    <w:rsid w:val="00BB2012"/>
    <w:rsid w:val="00BB2995"/>
    <w:rsid w:val="00BB2FA6"/>
    <w:rsid w:val="00BB3CB0"/>
    <w:rsid w:val="00BB462F"/>
    <w:rsid w:val="00BC2112"/>
    <w:rsid w:val="00BC2E75"/>
    <w:rsid w:val="00BC6974"/>
    <w:rsid w:val="00BC6D08"/>
    <w:rsid w:val="00BD1842"/>
    <w:rsid w:val="00BD4093"/>
    <w:rsid w:val="00BD66AE"/>
    <w:rsid w:val="00BD6BE0"/>
    <w:rsid w:val="00BD7AB9"/>
    <w:rsid w:val="00BE0209"/>
    <w:rsid w:val="00BE0EC8"/>
    <w:rsid w:val="00BE1DEF"/>
    <w:rsid w:val="00BE46DE"/>
    <w:rsid w:val="00BE52DA"/>
    <w:rsid w:val="00BE653E"/>
    <w:rsid w:val="00BE6F09"/>
    <w:rsid w:val="00BF0038"/>
    <w:rsid w:val="00BF055F"/>
    <w:rsid w:val="00BF064F"/>
    <w:rsid w:val="00BF23A8"/>
    <w:rsid w:val="00BF4ABB"/>
    <w:rsid w:val="00BF4C52"/>
    <w:rsid w:val="00BF4E68"/>
    <w:rsid w:val="00BF5DFD"/>
    <w:rsid w:val="00BF6F01"/>
    <w:rsid w:val="00BF7623"/>
    <w:rsid w:val="00BF76FA"/>
    <w:rsid w:val="00C0088E"/>
    <w:rsid w:val="00C0107F"/>
    <w:rsid w:val="00C017FB"/>
    <w:rsid w:val="00C02BC5"/>
    <w:rsid w:val="00C032CC"/>
    <w:rsid w:val="00C033E5"/>
    <w:rsid w:val="00C035E1"/>
    <w:rsid w:val="00C04AFF"/>
    <w:rsid w:val="00C07B18"/>
    <w:rsid w:val="00C10D40"/>
    <w:rsid w:val="00C13BB0"/>
    <w:rsid w:val="00C20CA3"/>
    <w:rsid w:val="00C20DA3"/>
    <w:rsid w:val="00C20EB5"/>
    <w:rsid w:val="00C20FEC"/>
    <w:rsid w:val="00C21187"/>
    <w:rsid w:val="00C2162C"/>
    <w:rsid w:val="00C21FBF"/>
    <w:rsid w:val="00C225A1"/>
    <w:rsid w:val="00C22A31"/>
    <w:rsid w:val="00C22E02"/>
    <w:rsid w:val="00C312AE"/>
    <w:rsid w:val="00C31E77"/>
    <w:rsid w:val="00C326D2"/>
    <w:rsid w:val="00C330CF"/>
    <w:rsid w:val="00C3521A"/>
    <w:rsid w:val="00C3629F"/>
    <w:rsid w:val="00C37788"/>
    <w:rsid w:val="00C416C1"/>
    <w:rsid w:val="00C41BF7"/>
    <w:rsid w:val="00C429EB"/>
    <w:rsid w:val="00C44A37"/>
    <w:rsid w:val="00C45084"/>
    <w:rsid w:val="00C51E24"/>
    <w:rsid w:val="00C54136"/>
    <w:rsid w:val="00C55A8F"/>
    <w:rsid w:val="00C605DD"/>
    <w:rsid w:val="00C606F9"/>
    <w:rsid w:val="00C631A7"/>
    <w:rsid w:val="00C6432F"/>
    <w:rsid w:val="00C644B4"/>
    <w:rsid w:val="00C65E72"/>
    <w:rsid w:val="00C67AD8"/>
    <w:rsid w:val="00C67EC4"/>
    <w:rsid w:val="00C719A4"/>
    <w:rsid w:val="00C71AE7"/>
    <w:rsid w:val="00C724AC"/>
    <w:rsid w:val="00C7431D"/>
    <w:rsid w:val="00C757BA"/>
    <w:rsid w:val="00C7718A"/>
    <w:rsid w:val="00C773CA"/>
    <w:rsid w:val="00C82BF2"/>
    <w:rsid w:val="00C836C5"/>
    <w:rsid w:val="00C86B5E"/>
    <w:rsid w:val="00C86B7E"/>
    <w:rsid w:val="00C8701E"/>
    <w:rsid w:val="00C917DC"/>
    <w:rsid w:val="00C93932"/>
    <w:rsid w:val="00C94BBA"/>
    <w:rsid w:val="00C94D2C"/>
    <w:rsid w:val="00C955B5"/>
    <w:rsid w:val="00C9661B"/>
    <w:rsid w:val="00C96CA8"/>
    <w:rsid w:val="00CA34A1"/>
    <w:rsid w:val="00CA3640"/>
    <w:rsid w:val="00CA611C"/>
    <w:rsid w:val="00CA6BB2"/>
    <w:rsid w:val="00CA768E"/>
    <w:rsid w:val="00CA77C4"/>
    <w:rsid w:val="00CB04BE"/>
    <w:rsid w:val="00CB56D2"/>
    <w:rsid w:val="00CB57FE"/>
    <w:rsid w:val="00CB670C"/>
    <w:rsid w:val="00CC7791"/>
    <w:rsid w:val="00CD1290"/>
    <w:rsid w:val="00CD21CC"/>
    <w:rsid w:val="00CD4427"/>
    <w:rsid w:val="00CD6A99"/>
    <w:rsid w:val="00CD72CD"/>
    <w:rsid w:val="00CE1166"/>
    <w:rsid w:val="00CE34F4"/>
    <w:rsid w:val="00CE3805"/>
    <w:rsid w:val="00CF1126"/>
    <w:rsid w:val="00CF1696"/>
    <w:rsid w:val="00CF387E"/>
    <w:rsid w:val="00CF3FE8"/>
    <w:rsid w:val="00CF415F"/>
    <w:rsid w:val="00CF4AE1"/>
    <w:rsid w:val="00CF58E0"/>
    <w:rsid w:val="00CF5DD5"/>
    <w:rsid w:val="00CF65C4"/>
    <w:rsid w:val="00CF6C8A"/>
    <w:rsid w:val="00D0463B"/>
    <w:rsid w:val="00D06CDB"/>
    <w:rsid w:val="00D076EE"/>
    <w:rsid w:val="00D1021D"/>
    <w:rsid w:val="00D12A8A"/>
    <w:rsid w:val="00D13FF3"/>
    <w:rsid w:val="00D14AFC"/>
    <w:rsid w:val="00D14CDB"/>
    <w:rsid w:val="00D203D8"/>
    <w:rsid w:val="00D2536B"/>
    <w:rsid w:val="00D32502"/>
    <w:rsid w:val="00D33917"/>
    <w:rsid w:val="00D424C3"/>
    <w:rsid w:val="00D428C4"/>
    <w:rsid w:val="00D43D41"/>
    <w:rsid w:val="00D447D9"/>
    <w:rsid w:val="00D4517E"/>
    <w:rsid w:val="00D50B6D"/>
    <w:rsid w:val="00D52117"/>
    <w:rsid w:val="00D525D6"/>
    <w:rsid w:val="00D528E8"/>
    <w:rsid w:val="00D534E2"/>
    <w:rsid w:val="00D539B7"/>
    <w:rsid w:val="00D54812"/>
    <w:rsid w:val="00D5547C"/>
    <w:rsid w:val="00D55705"/>
    <w:rsid w:val="00D5667F"/>
    <w:rsid w:val="00D61DF8"/>
    <w:rsid w:val="00D62802"/>
    <w:rsid w:val="00D62DC3"/>
    <w:rsid w:val="00D6385D"/>
    <w:rsid w:val="00D65901"/>
    <w:rsid w:val="00D664B7"/>
    <w:rsid w:val="00D6654E"/>
    <w:rsid w:val="00D6690A"/>
    <w:rsid w:val="00D7384A"/>
    <w:rsid w:val="00D7542F"/>
    <w:rsid w:val="00D7613B"/>
    <w:rsid w:val="00D77147"/>
    <w:rsid w:val="00D8172B"/>
    <w:rsid w:val="00D81C9C"/>
    <w:rsid w:val="00D82B96"/>
    <w:rsid w:val="00D84157"/>
    <w:rsid w:val="00D84C0F"/>
    <w:rsid w:val="00D86A1C"/>
    <w:rsid w:val="00D877C9"/>
    <w:rsid w:val="00D91499"/>
    <w:rsid w:val="00D91823"/>
    <w:rsid w:val="00D91876"/>
    <w:rsid w:val="00D91A7A"/>
    <w:rsid w:val="00D92652"/>
    <w:rsid w:val="00D92C86"/>
    <w:rsid w:val="00D93BB8"/>
    <w:rsid w:val="00D94746"/>
    <w:rsid w:val="00D9613C"/>
    <w:rsid w:val="00DA0B73"/>
    <w:rsid w:val="00DA189F"/>
    <w:rsid w:val="00DA19F0"/>
    <w:rsid w:val="00DA1C21"/>
    <w:rsid w:val="00DA2627"/>
    <w:rsid w:val="00DA45E2"/>
    <w:rsid w:val="00DA5516"/>
    <w:rsid w:val="00DA78F3"/>
    <w:rsid w:val="00DB0DD2"/>
    <w:rsid w:val="00DB2C1C"/>
    <w:rsid w:val="00DB3ED2"/>
    <w:rsid w:val="00DB4EAB"/>
    <w:rsid w:val="00DC6B77"/>
    <w:rsid w:val="00DC7EBC"/>
    <w:rsid w:val="00DD0557"/>
    <w:rsid w:val="00DD152C"/>
    <w:rsid w:val="00DD2690"/>
    <w:rsid w:val="00DD5834"/>
    <w:rsid w:val="00DD5E26"/>
    <w:rsid w:val="00DD5EF0"/>
    <w:rsid w:val="00DE122D"/>
    <w:rsid w:val="00DE12C2"/>
    <w:rsid w:val="00DE2918"/>
    <w:rsid w:val="00DE2976"/>
    <w:rsid w:val="00DE2B1D"/>
    <w:rsid w:val="00DE491E"/>
    <w:rsid w:val="00DE519E"/>
    <w:rsid w:val="00DE6A04"/>
    <w:rsid w:val="00DE7020"/>
    <w:rsid w:val="00DE7B10"/>
    <w:rsid w:val="00DF0328"/>
    <w:rsid w:val="00DF2D92"/>
    <w:rsid w:val="00DF45CE"/>
    <w:rsid w:val="00DF4BEC"/>
    <w:rsid w:val="00DF6E70"/>
    <w:rsid w:val="00E008FB"/>
    <w:rsid w:val="00E03BDF"/>
    <w:rsid w:val="00E03F37"/>
    <w:rsid w:val="00E0480E"/>
    <w:rsid w:val="00E04DE7"/>
    <w:rsid w:val="00E05780"/>
    <w:rsid w:val="00E05DB3"/>
    <w:rsid w:val="00E06B4E"/>
    <w:rsid w:val="00E06F60"/>
    <w:rsid w:val="00E10B92"/>
    <w:rsid w:val="00E10D4F"/>
    <w:rsid w:val="00E13046"/>
    <w:rsid w:val="00E143DA"/>
    <w:rsid w:val="00E16FC6"/>
    <w:rsid w:val="00E21D58"/>
    <w:rsid w:val="00E21F6B"/>
    <w:rsid w:val="00E22300"/>
    <w:rsid w:val="00E22A96"/>
    <w:rsid w:val="00E24A04"/>
    <w:rsid w:val="00E26313"/>
    <w:rsid w:val="00E26609"/>
    <w:rsid w:val="00E266A0"/>
    <w:rsid w:val="00E27CE1"/>
    <w:rsid w:val="00E27D4B"/>
    <w:rsid w:val="00E30D59"/>
    <w:rsid w:val="00E30FBA"/>
    <w:rsid w:val="00E35540"/>
    <w:rsid w:val="00E41464"/>
    <w:rsid w:val="00E426B8"/>
    <w:rsid w:val="00E42ADF"/>
    <w:rsid w:val="00E434D3"/>
    <w:rsid w:val="00E4715A"/>
    <w:rsid w:val="00E478F0"/>
    <w:rsid w:val="00E50F54"/>
    <w:rsid w:val="00E5402D"/>
    <w:rsid w:val="00E552D5"/>
    <w:rsid w:val="00E5560E"/>
    <w:rsid w:val="00E55688"/>
    <w:rsid w:val="00E619F1"/>
    <w:rsid w:val="00E6379A"/>
    <w:rsid w:val="00E65542"/>
    <w:rsid w:val="00E6567A"/>
    <w:rsid w:val="00E72B82"/>
    <w:rsid w:val="00E72B95"/>
    <w:rsid w:val="00E7476F"/>
    <w:rsid w:val="00E74915"/>
    <w:rsid w:val="00E75E1C"/>
    <w:rsid w:val="00E76EF2"/>
    <w:rsid w:val="00E86F23"/>
    <w:rsid w:val="00E873CB"/>
    <w:rsid w:val="00E93728"/>
    <w:rsid w:val="00E95B52"/>
    <w:rsid w:val="00E96978"/>
    <w:rsid w:val="00E96F03"/>
    <w:rsid w:val="00E97784"/>
    <w:rsid w:val="00E977EC"/>
    <w:rsid w:val="00E97DD7"/>
    <w:rsid w:val="00EA17EB"/>
    <w:rsid w:val="00EA2012"/>
    <w:rsid w:val="00EA2350"/>
    <w:rsid w:val="00EA3DAA"/>
    <w:rsid w:val="00EA3E3E"/>
    <w:rsid w:val="00EA57F9"/>
    <w:rsid w:val="00EA6095"/>
    <w:rsid w:val="00EA66C3"/>
    <w:rsid w:val="00EA6FA0"/>
    <w:rsid w:val="00EB0285"/>
    <w:rsid w:val="00EB05CD"/>
    <w:rsid w:val="00EB29A3"/>
    <w:rsid w:val="00EB2D29"/>
    <w:rsid w:val="00EB3D9C"/>
    <w:rsid w:val="00EB769D"/>
    <w:rsid w:val="00EC03EE"/>
    <w:rsid w:val="00EC0557"/>
    <w:rsid w:val="00EC28A3"/>
    <w:rsid w:val="00EC2959"/>
    <w:rsid w:val="00EC439D"/>
    <w:rsid w:val="00EC639F"/>
    <w:rsid w:val="00EC6BD5"/>
    <w:rsid w:val="00EC7BE8"/>
    <w:rsid w:val="00EC7F13"/>
    <w:rsid w:val="00ED445C"/>
    <w:rsid w:val="00ED51B4"/>
    <w:rsid w:val="00ED520A"/>
    <w:rsid w:val="00ED60A9"/>
    <w:rsid w:val="00ED6A1F"/>
    <w:rsid w:val="00EE1659"/>
    <w:rsid w:val="00EE1767"/>
    <w:rsid w:val="00EE26CA"/>
    <w:rsid w:val="00EE2AB2"/>
    <w:rsid w:val="00EE2E4B"/>
    <w:rsid w:val="00EE4544"/>
    <w:rsid w:val="00EE46B4"/>
    <w:rsid w:val="00EE5855"/>
    <w:rsid w:val="00EE7031"/>
    <w:rsid w:val="00EF01F4"/>
    <w:rsid w:val="00EF150D"/>
    <w:rsid w:val="00EF1E80"/>
    <w:rsid w:val="00EF3E61"/>
    <w:rsid w:val="00EF5393"/>
    <w:rsid w:val="00EF57F0"/>
    <w:rsid w:val="00EF5C4F"/>
    <w:rsid w:val="00EF62C6"/>
    <w:rsid w:val="00EF6C88"/>
    <w:rsid w:val="00EF75FA"/>
    <w:rsid w:val="00EF76EB"/>
    <w:rsid w:val="00F0171B"/>
    <w:rsid w:val="00F023C8"/>
    <w:rsid w:val="00F03CAB"/>
    <w:rsid w:val="00F04A2D"/>
    <w:rsid w:val="00F07D3E"/>
    <w:rsid w:val="00F07FAF"/>
    <w:rsid w:val="00F1140B"/>
    <w:rsid w:val="00F11A45"/>
    <w:rsid w:val="00F1375D"/>
    <w:rsid w:val="00F13DAD"/>
    <w:rsid w:val="00F15B20"/>
    <w:rsid w:val="00F174F2"/>
    <w:rsid w:val="00F17C81"/>
    <w:rsid w:val="00F21497"/>
    <w:rsid w:val="00F22700"/>
    <w:rsid w:val="00F23FC4"/>
    <w:rsid w:val="00F27CAA"/>
    <w:rsid w:val="00F3153D"/>
    <w:rsid w:val="00F3320A"/>
    <w:rsid w:val="00F342D5"/>
    <w:rsid w:val="00F4013F"/>
    <w:rsid w:val="00F41780"/>
    <w:rsid w:val="00F41EAC"/>
    <w:rsid w:val="00F4343D"/>
    <w:rsid w:val="00F43D4D"/>
    <w:rsid w:val="00F456CE"/>
    <w:rsid w:val="00F45708"/>
    <w:rsid w:val="00F46AA4"/>
    <w:rsid w:val="00F4795F"/>
    <w:rsid w:val="00F5018D"/>
    <w:rsid w:val="00F5067F"/>
    <w:rsid w:val="00F5221F"/>
    <w:rsid w:val="00F5247F"/>
    <w:rsid w:val="00F52C44"/>
    <w:rsid w:val="00F53FB3"/>
    <w:rsid w:val="00F563B4"/>
    <w:rsid w:val="00F60561"/>
    <w:rsid w:val="00F6086F"/>
    <w:rsid w:val="00F6156D"/>
    <w:rsid w:val="00F6451F"/>
    <w:rsid w:val="00F673BF"/>
    <w:rsid w:val="00F67583"/>
    <w:rsid w:val="00F70DFE"/>
    <w:rsid w:val="00F725BF"/>
    <w:rsid w:val="00F75257"/>
    <w:rsid w:val="00F757C1"/>
    <w:rsid w:val="00F76F48"/>
    <w:rsid w:val="00F8109D"/>
    <w:rsid w:val="00F81372"/>
    <w:rsid w:val="00F81EA5"/>
    <w:rsid w:val="00F82A57"/>
    <w:rsid w:val="00F82B03"/>
    <w:rsid w:val="00F82D42"/>
    <w:rsid w:val="00F82FD4"/>
    <w:rsid w:val="00F85502"/>
    <w:rsid w:val="00F85DCA"/>
    <w:rsid w:val="00F8636C"/>
    <w:rsid w:val="00F87441"/>
    <w:rsid w:val="00F903A6"/>
    <w:rsid w:val="00F90B71"/>
    <w:rsid w:val="00F912B7"/>
    <w:rsid w:val="00F9161F"/>
    <w:rsid w:val="00F931B7"/>
    <w:rsid w:val="00F94C68"/>
    <w:rsid w:val="00F951E7"/>
    <w:rsid w:val="00F95427"/>
    <w:rsid w:val="00F97161"/>
    <w:rsid w:val="00F97384"/>
    <w:rsid w:val="00FA0BF5"/>
    <w:rsid w:val="00FA3EF5"/>
    <w:rsid w:val="00FA5378"/>
    <w:rsid w:val="00FA5A32"/>
    <w:rsid w:val="00FA7E53"/>
    <w:rsid w:val="00FB0011"/>
    <w:rsid w:val="00FB4B7B"/>
    <w:rsid w:val="00FB5610"/>
    <w:rsid w:val="00FB6AF6"/>
    <w:rsid w:val="00FC03A9"/>
    <w:rsid w:val="00FC0BE7"/>
    <w:rsid w:val="00FC0C98"/>
    <w:rsid w:val="00FC2097"/>
    <w:rsid w:val="00FC435E"/>
    <w:rsid w:val="00FC4EF9"/>
    <w:rsid w:val="00FC7510"/>
    <w:rsid w:val="00FC79FA"/>
    <w:rsid w:val="00FD2185"/>
    <w:rsid w:val="00FD2695"/>
    <w:rsid w:val="00FD3BFA"/>
    <w:rsid w:val="00FD432C"/>
    <w:rsid w:val="00FD477A"/>
    <w:rsid w:val="00FE1880"/>
    <w:rsid w:val="00FE219F"/>
    <w:rsid w:val="00FE4594"/>
    <w:rsid w:val="00FE46F1"/>
    <w:rsid w:val="00FE6C64"/>
    <w:rsid w:val="00FE7E29"/>
    <w:rsid w:val="00FF183E"/>
    <w:rsid w:val="00FF2571"/>
    <w:rsid w:val="00FF2BB2"/>
    <w:rsid w:val="00FF3C19"/>
    <w:rsid w:val="00FF438A"/>
    <w:rsid w:val="00FF47CC"/>
    <w:rsid w:val="00FF6E9A"/>
    <w:rsid w:val="00FF75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3D492A2F-794C-4197-BFC3-0B373CA3F3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uiPriority="99" w:qFormat="1"/>
    <w:lsdException w:name="heading 5" w:uiPriority="99" w:qFormat="1"/>
    <w:lsdException w:name="heading 6" w:uiPriority="99" w:qFormat="1"/>
    <w:lsdException w:name="heading 7" w:uiPriority="99" w:qFormat="1"/>
    <w:lsdException w:name="heading 8" w:uiPriority="99" w:qFormat="1"/>
    <w:lsdException w:name="heading 9" w:uiPriority="99" w:qFormat="1"/>
    <w:lsdException w:name="toc 1" w:uiPriority="39"/>
    <w:lsdException w:name="toc 2" w:uiPriority="39"/>
    <w:lsdException w:name="toc 3" w:uiPriority="3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660C6"/>
    <w:pPr>
      <w:widowControl w:val="0"/>
      <w:spacing w:before="100" w:beforeAutospacing="1" w:after="100" w:afterAutospacing="1"/>
      <w:jc w:val="both"/>
    </w:pPr>
    <w:rPr>
      <w:kern w:val="2"/>
      <w:sz w:val="21"/>
      <w:szCs w:val="24"/>
    </w:rPr>
  </w:style>
  <w:style w:type="paragraph" w:styleId="10">
    <w:name w:val="heading 1"/>
    <w:basedOn w:val="a"/>
    <w:next w:val="a"/>
    <w:uiPriority w:val="99"/>
    <w:qFormat/>
    <w:rsid w:val="002F36A3"/>
    <w:pPr>
      <w:keepNext/>
      <w:keepLines/>
      <w:pageBreakBefore/>
      <w:numPr>
        <w:numId w:val="9"/>
      </w:numPr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9"/>
    <w:qFormat/>
    <w:rsid w:val="002F36A3"/>
    <w:pPr>
      <w:keepNext/>
      <w:keepLines/>
      <w:numPr>
        <w:ilvl w:val="1"/>
        <w:numId w:val="9"/>
      </w:numPr>
      <w:outlineLvl w:val="1"/>
    </w:pPr>
    <w:rPr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9"/>
    <w:qFormat/>
    <w:rsid w:val="002F36A3"/>
    <w:pPr>
      <w:keepNext/>
      <w:keepLines/>
      <w:numPr>
        <w:ilvl w:val="2"/>
        <w:numId w:val="9"/>
      </w:numPr>
      <w:outlineLvl w:val="2"/>
    </w:pPr>
    <w:rPr>
      <w:b/>
      <w:bCs/>
      <w:sz w:val="28"/>
      <w:szCs w:val="32"/>
    </w:rPr>
  </w:style>
  <w:style w:type="paragraph" w:styleId="4">
    <w:name w:val="heading 4"/>
    <w:basedOn w:val="a"/>
    <w:next w:val="a"/>
    <w:uiPriority w:val="99"/>
    <w:qFormat/>
    <w:rsid w:val="002F36A3"/>
    <w:pPr>
      <w:keepNext/>
      <w:keepLines/>
      <w:numPr>
        <w:ilvl w:val="3"/>
        <w:numId w:val="9"/>
      </w:numPr>
      <w:spacing w:before="280" w:after="290" w:line="376" w:lineRule="auto"/>
      <w:outlineLvl w:val="3"/>
    </w:pPr>
    <w:rPr>
      <w:b/>
      <w:bCs/>
      <w:szCs w:val="28"/>
    </w:rPr>
  </w:style>
  <w:style w:type="paragraph" w:styleId="5">
    <w:name w:val="heading 5"/>
    <w:basedOn w:val="a"/>
    <w:next w:val="a"/>
    <w:uiPriority w:val="99"/>
    <w:qFormat/>
    <w:rsid w:val="002F36A3"/>
    <w:pPr>
      <w:keepNext/>
      <w:keepLines/>
      <w:numPr>
        <w:ilvl w:val="4"/>
        <w:numId w:val="9"/>
      </w:numPr>
      <w:outlineLvl w:val="4"/>
    </w:pPr>
    <w:rPr>
      <w:b/>
      <w:bCs/>
      <w:szCs w:val="28"/>
    </w:rPr>
  </w:style>
  <w:style w:type="paragraph" w:styleId="6">
    <w:name w:val="heading 6"/>
    <w:basedOn w:val="a"/>
    <w:next w:val="a"/>
    <w:uiPriority w:val="99"/>
    <w:qFormat/>
    <w:rsid w:val="002F36A3"/>
    <w:pPr>
      <w:keepNext/>
      <w:keepLines/>
      <w:numPr>
        <w:ilvl w:val="5"/>
        <w:numId w:val="9"/>
      </w:numPr>
      <w:outlineLvl w:val="5"/>
    </w:pPr>
    <w:rPr>
      <w:b/>
      <w:bCs/>
    </w:rPr>
  </w:style>
  <w:style w:type="paragraph" w:styleId="7">
    <w:name w:val="heading 7"/>
    <w:basedOn w:val="a"/>
    <w:next w:val="a"/>
    <w:uiPriority w:val="99"/>
    <w:qFormat/>
    <w:rsid w:val="002F36A3"/>
    <w:pPr>
      <w:keepNext/>
      <w:keepLines/>
      <w:numPr>
        <w:ilvl w:val="6"/>
        <w:numId w:val="9"/>
      </w:numPr>
      <w:outlineLvl w:val="6"/>
    </w:pPr>
    <w:rPr>
      <w:b/>
      <w:bCs/>
    </w:rPr>
  </w:style>
  <w:style w:type="paragraph" w:styleId="8">
    <w:name w:val="heading 8"/>
    <w:basedOn w:val="a"/>
    <w:next w:val="a"/>
    <w:uiPriority w:val="99"/>
    <w:qFormat/>
    <w:rsid w:val="002F36A3"/>
    <w:pPr>
      <w:keepNext/>
      <w:keepLines/>
      <w:numPr>
        <w:ilvl w:val="7"/>
        <w:numId w:val="9"/>
      </w:numPr>
      <w:outlineLvl w:val="7"/>
    </w:pPr>
    <w:rPr>
      <w:b/>
    </w:rPr>
  </w:style>
  <w:style w:type="paragraph" w:styleId="9">
    <w:name w:val="heading 9"/>
    <w:basedOn w:val="a"/>
    <w:next w:val="a"/>
    <w:uiPriority w:val="99"/>
    <w:qFormat/>
    <w:rsid w:val="002F36A3"/>
    <w:pPr>
      <w:keepNext/>
      <w:keepLines/>
      <w:numPr>
        <w:ilvl w:val="8"/>
        <w:numId w:val="9"/>
      </w:numPr>
      <w:outlineLvl w:val="8"/>
    </w:pPr>
    <w:rPr>
      <w:b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4660C6"/>
    <w:pPr>
      <w:tabs>
        <w:tab w:val="center" w:pos="4153"/>
        <w:tab w:val="right" w:pos="8306"/>
      </w:tabs>
      <w:snapToGrid w:val="0"/>
      <w:spacing w:before="0" w:beforeAutospacing="0" w:after="0" w:afterAutospacing="0"/>
      <w:jc w:val="center"/>
    </w:pPr>
    <w:rPr>
      <w:sz w:val="18"/>
      <w:szCs w:val="18"/>
    </w:rPr>
  </w:style>
  <w:style w:type="paragraph" w:styleId="a4">
    <w:name w:val="footer"/>
    <w:basedOn w:val="a"/>
    <w:link w:val="Char"/>
    <w:uiPriority w:val="99"/>
    <w:rsid w:val="004660C6"/>
    <w:pPr>
      <w:tabs>
        <w:tab w:val="center" w:pos="4153"/>
        <w:tab w:val="right" w:pos="8306"/>
      </w:tabs>
      <w:snapToGrid w:val="0"/>
      <w:spacing w:before="0" w:beforeAutospacing="0" w:afterLines="50" w:after="50" w:afterAutospacing="0"/>
      <w:jc w:val="left"/>
    </w:pPr>
    <w:rPr>
      <w:sz w:val="18"/>
      <w:szCs w:val="18"/>
    </w:rPr>
  </w:style>
  <w:style w:type="paragraph" w:customStyle="1" w:styleId="a5">
    <w:name w:val="首页标题"/>
    <w:basedOn w:val="a"/>
    <w:rsid w:val="004660C6"/>
    <w:pPr>
      <w:jc w:val="center"/>
    </w:pPr>
    <w:rPr>
      <w:rFonts w:ascii="宋体" w:hAnsi="宋体" w:cs="宋体"/>
      <w:b/>
      <w:bCs/>
      <w:sz w:val="44"/>
      <w:szCs w:val="20"/>
    </w:rPr>
  </w:style>
  <w:style w:type="table" w:styleId="a6">
    <w:name w:val="Table Grid"/>
    <w:basedOn w:val="a1"/>
    <w:qFormat/>
    <w:rsid w:val="007931FD"/>
    <w:pPr>
      <w:widowControl w:val="0"/>
      <w:spacing w:before="100" w:beforeAutospacing="1" w:after="100" w:afterAutospacing="1" w:line="360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page number"/>
    <w:basedOn w:val="a0"/>
    <w:rsid w:val="004660C6"/>
  </w:style>
  <w:style w:type="paragraph" w:customStyle="1" w:styleId="a8">
    <w:name w:val="图示描述"/>
    <w:basedOn w:val="a"/>
    <w:rsid w:val="00A57783"/>
    <w:pPr>
      <w:jc w:val="center"/>
    </w:pPr>
    <w:rPr>
      <w:rFonts w:cs="宋体"/>
      <w:b/>
      <w:bCs/>
      <w:sz w:val="18"/>
      <w:szCs w:val="20"/>
    </w:rPr>
  </w:style>
  <w:style w:type="paragraph" w:styleId="a9">
    <w:name w:val="Document Map"/>
    <w:basedOn w:val="a"/>
    <w:link w:val="Char0"/>
    <w:rsid w:val="000A0515"/>
    <w:rPr>
      <w:rFonts w:ascii="宋体"/>
      <w:sz w:val="18"/>
      <w:szCs w:val="18"/>
    </w:rPr>
  </w:style>
  <w:style w:type="character" w:customStyle="1" w:styleId="Char0">
    <w:name w:val="文档结构图 Char"/>
    <w:link w:val="a9"/>
    <w:rsid w:val="000A0515"/>
    <w:rPr>
      <w:rFonts w:ascii="宋体"/>
      <w:kern w:val="2"/>
      <w:sz w:val="18"/>
      <w:szCs w:val="18"/>
    </w:rPr>
  </w:style>
  <w:style w:type="paragraph" w:customStyle="1" w:styleId="aa">
    <w:name w:val="规范正文"/>
    <w:basedOn w:val="a"/>
    <w:rsid w:val="00DF2D92"/>
    <w:pPr>
      <w:adjustRightInd w:val="0"/>
      <w:spacing w:before="0" w:beforeAutospacing="0" w:after="0" w:afterAutospacing="0" w:line="360" w:lineRule="auto"/>
      <w:ind w:left="480"/>
      <w:textAlignment w:val="baseline"/>
    </w:pPr>
    <w:rPr>
      <w:kern w:val="0"/>
      <w:sz w:val="24"/>
      <w:szCs w:val="20"/>
    </w:rPr>
  </w:style>
  <w:style w:type="paragraph" w:customStyle="1" w:styleId="ab">
    <w:name w:val="表内容"/>
    <w:rsid w:val="00DF2D92"/>
    <w:rPr>
      <w:rFonts w:ascii="宋体"/>
      <w:noProof/>
      <w:kern w:val="21"/>
      <w:sz w:val="24"/>
      <w:szCs w:val="24"/>
    </w:rPr>
  </w:style>
  <w:style w:type="paragraph" w:customStyle="1" w:styleId="Char1">
    <w:name w:val="Char"/>
    <w:basedOn w:val="a"/>
    <w:rsid w:val="00DF2D92"/>
    <w:pPr>
      <w:spacing w:before="0" w:beforeAutospacing="0" w:after="0" w:afterAutospacing="0"/>
    </w:pPr>
  </w:style>
  <w:style w:type="numbering" w:customStyle="1" w:styleId="1">
    <w:name w:val="样式1"/>
    <w:rsid w:val="00DF2D92"/>
    <w:pPr>
      <w:numPr>
        <w:numId w:val="19"/>
      </w:numPr>
    </w:pPr>
  </w:style>
  <w:style w:type="character" w:customStyle="1" w:styleId="StyleItalicBlue2">
    <w:name w:val="Style Italic Blue2"/>
    <w:rsid w:val="003D1450"/>
    <w:rPr>
      <w:iCs/>
      <w:color w:val="000000"/>
    </w:rPr>
  </w:style>
  <w:style w:type="paragraph" w:styleId="ac">
    <w:name w:val="caption"/>
    <w:basedOn w:val="a"/>
    <w:next w:val="a"/>
    <w:qFormat/>
    <w:rsid w:val="003D1450"/>
    <w:pPr>
      <w:spacing w:before="0" w:beforeAutospacing="0" w:after="0" w:afterAutospacing="0"/>
    </w:pPr>
    <w:rPr>
      <w:rFonts w:ascii="Arial" w:eastAsia="黑体" w:hAnsi="Arial" w:cs="Arial"/>
      <w:sz w:val="20"/>
      <w:szCs w:val="20"/>
    </w:rPr>
  </w:style>
  <w:style w:type="paragraph" w:customStyle="1" w:styleId="StyleItalicBlueCentered1">
    <w:name w:val="Style Italic Blue Centered1"/>
    <w:basedOn w:val="a"/>
    <w:rsid w:val="003D1450"/>
    <w:pPr>
      <w:spacing w:before="0" w:beforeAutospacing="0" w:after="0" w:afterAutospacing="0"/>
      <w:jc w:val="center"/>
    </w:pPr>
    <w:rPr>
      <w:rFonts w:cs="宋体"/>
      <w:iCs/>
      <w:color w:val="0000FF"/>
      <w:szCs w:val="20"/>
    </w:rPr>
  </w:style>
  <w:style w:type="paragraph" w:styleId="11">
    <w:name w:val="toc 1"/>
    <w:basedOn w:val="a"/>
    <w:next w:val="a"/>
    <w:autoRedefine/>
    <w:uiPriority w:val="39"/>
    <w:rsid w:val="000F7C43"/>
    <w:pPr>
      <w:tabs>
        <w:tab w:val="left" w:pos="840"/>
        <w:tab w:val="right" w:leader="dot" w:pos="8296"/>
      </w:tabs>
      <w:spacing w:before="120" w:beforeAutospacing="0" w:after="120" w:afterAutospacing="0"/>
      <w:jc w:val="left"/>
    </w:pPr>
    <w:rPr>
      <w:b/>
      <w:bCs/>
      <w:caps/>
      <w:sz w:val="20"/>
      <w:szCs w:val="20"/>
    </w:rPr>
  </w:style>
  <w:style w:type="paragraph" w:styleId="20">
    <w:name w:val="toc 2"/>
    <w:basedOn w:val="a"/>
    <w:next w:val="a"/>
    <w:autoRedefine/>
    <w:uiPriority w:val="39"/>
    <w:rsid w:val="00923C0A"/>
    <w:pPr>
      <w:spacing w:before="0" w:beforeAutospacing="0" w:after="0" w:afterAutospacing="0"/>
      <w:ind w:left="210"/>
      <w:jc w:val="left"/>
    </w:pPr>
    <w:rPr>
      <w:smallCaps/>
      <w:sz w:val="20"/>
      <w:szCs w:val="20"/>
    </w:rPr>
  </w:style>
  <w:style w:type="character" w:styleId="ad">
    <w:name w:val="Hyperlink"/>
    <w:uiPriority w:val="99"/>
    <w:rsid w:val="00923C0A"/>
    <w:rPr>
      <w:color w:val="0000FF"/>
      <w:u w:val="single"/>
    </w:rPr>
  </w:style>
  <w:style w:type="paragraph" w:styleId="30">
    <w:name w:val="toc 3"/>
    <w:basedOn w:val="a"/>
    <w:next w:val="a"/>
    <w:autoRedefine/>
    <w:uiPriority w:val="39"/>
    <w:rsid w:val="007C4C36"/>
    <w:pPr>
      <w:tabs>
        <w:tab w:val="left" w:pos="1680"/>
        <w:tab w:val="right" w:leader="dot" w:pos="8296"/>
      </w:tabs>
      <w:ind w:leftChars="400" w:left="840"/>
    </w:pPr>
    <w:rPr>
      <w:noProof/>
      <w:sz w:val="20"/>
    </w:rPr>
  </w:style>
  <w:style w:type="table" w:customStyle="1" w:styleId="4-51">
    <w:name w:val="网格表 4 - 着色 51"/>
    <w:basedOn w:val="a1"/>
    <w:uiPriority w:val="49"/>
    <w:qFormat/>
    <w:rsid w:val="00F8636C"/>
    <w:rPr>
      <w:rFonts w:ascii="宋体" w:hAnsi="宋体"/>
    </w:rPr>
    <w:tblPr>
      <w:tblInd w:w="0" w:type="dxa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paragraph" w:styleId="ae">
    <w:name w:val="List Paragraph"/>
    <w:basedOn w:val="a"/>
    <w:uiPriority w:val="34"/>
    <w:qFormat/>
    <w:rsid w:val="00CA34A1"/>
    <w:pPr>
      <w:ind w:firstLineChars="200" w:firstLine="420"/>
    </w:pPr>
  </w:style>
  <w:style w:type="paragraph" w:styleId="af">
    <w:name w:val="Normal (Web)"/>
    <w:basedOn w:val="a"/>
    <w:uiPriority w:val="99"/>
    <w:unhideWhenUsed/>
    <w:rsid w:val="00A423E3"/>
    <w:pPr>
      <w:widowControl/>
      <w:jc w:val="left"/>
    </w:pPr>
    <w:rPr>
      <w:rFonts w:ascii="宋体" w:hAnsi="宋体" w:cs="宋体"/>
      <w:kern w:val="0"/>
      <w:sz w:val="24"/>
    </w:rPr>
  </w:style>
  <w:style w:type="character" w:customStyle="1" w:styleId="2Char">
    <w:name w:val="标题 2 Char"/>
    <w:link w:val="2"/>
    <w:uiPriority w:val="99"/>
    <w:qFormat/>
    <w:locked/>
    <w:rsid w:val="003303CF"/>
    <w:rPr>
      <w:b/>
      <w:bCs/>
      <w:kern w:val="2"/>
      <w:sz w:val="32"/>
      <w:szCs w:val="32"/>
    </w:rPr>
  </w:style>
  <w:style w:type="character" w:customStyle="1" w:styleId="3Char">
    <w:name w:val="标题 3 Char"/>
    <w:link w:val="3"/>
    <w:uiPriority w:val="99"/>
    <w:qFormat/>
    <w:rsid w:val="003303CF"/>
    <w:rPr>
      <w:b/>
      <w:bCs/>
      <w:kern w:val="2"/>
      <w:sz w:val="28"/>
      <w:szCs w:val="32"/>
    </w:rPr>
  </w:style>
  <w:style w:type="paragraph" w:styleId="af0">
    <w:name w:val="Balloon Text"/>
    <w:basedOn w:val="a"/>
    <w:link w:val="Char2"/>
    <w:rsid w:val="00653F40"/>
    <w:pPr>
      <w:spacing w:before="0" w:after="0"/>
    </w:pPr>
    <w:rPr>
      <w:sz w:val="18"/>
      <w:szCs w:val="18"/>
    </w:rPr>
  </w:style>
  <w:style w:type="character" w:customStyle="1" w:styleId="Char2">
    <w:name w:val="批注框文本 Char"/>
    <w:basedOn w:val="a0"/>
    <w:link w:val="af0"/>
    <w:rsid w:val="00653F40"/>
    <w:rPr>
      <w:kern w:val="2"/>
      <w:sz w:val="18"/>
      <w:szCs w:val="18"/>
    </w:rPr>
  </w:style>
  <w:style w:type="character" w:customStyle="1" w:styleId="Char">
    <w:name w:val="页脚 Char"/>
    <w:basedOn w:val="a0"/>
    <w:link w:val="a4"/>
    <w:uiPriority w:val="99"/>
    <w:rsid w:val="003D281E"/>
    <w:rPr>
      <w:kern w:val="2"/>
      <w:sz w:val="18"/>
      <w:szCs w:val="18"/>
    </w:rPr>
  </w:style>
  <w:style w:type="paragraph" w:styleId="TOC">
    <w:name w:val="TOC Heading"/>
    <w:basedOn w:val="10"/>
    <w:next w:val="a"/>
    <w:uiPriority w:val="39"/>
    <w:unhideWhenUsed/>
    <w:qFormat/>
    <w:rsid w:val="00FA0BF5"/>
    <w:pPr>
      <w:pageBreakBefore w:val="0"/>
      <w:widowControl/>
      <w:numPr>
        <w:numId w:val="0"/>
      </w:numPr>
      <w:spacing w:before="240" w:beforeAutospacing="0" w:after="0" w:afterAutospacing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14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87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1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78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16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025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12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footer" Target="footer2.xml"/><Relationship Id="rId19" Type="http://schemas.openxmlformats.org/officeDocument/2006/relationships/image" Target="media/image7.png"/><Relationship Id="rId31" Type="http://schemas.openxmlformats.org/officeDocument/2006/relationships/footer" Target="footer5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8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&#37197;&#32622;&#31649;&#29702;\&#36136;&#37327;&#37096;&#24037;&#20316;&#21306;\&#30446;&#26631;&#24037;&#20316;&#21306;\2008&#36136;&#37327;&#20307;&#31995;&#25991;&#20214;&#21319;&#32423;\&#32534;&#21046;&#24037;&#20316;\&#27169;&#26495;&#35268;&#33539;\Word&#25991;&#26723;&#27169;&#29256;&#65288;V1.4.0&#65289;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1C41A1-7410-457F-BDA9-5E518AFCEB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Word文档模版（V1.4.0）</Template>
  <TotalTime>1613</TotalTime>
  <Pages>11</Pages>
  <Words>191</Words>
  <Characters>1094</Characters>
  <Application>Microsoft Office Word</Application>
  <DocSecurity>0</DocSecurity>
  <Lines>9</Lines>
  <Paragraphs>2</Paragraphs>
  <ScaleCrop>false</ScaleCrop>
  <Company>wiscom</Company>
  <LinksUpToDate>false</LinksUpToDate>
  <CharactersWithSpaces>1283</CharactersWithSpaces>
  <SharedDoc>false</SharedDoc>
  <HLinks>
    <vt:vector size="390" baseType="variant">
      <vt:variant>
        <vt:i4>158081351</vt:i4>
      </vt:variant>
      <vt:variant>
        <vt:i4>387</vt:i4>
      </vt:variant>
      <vt:variant>
        <vt:i4>0</vt:i4>
      </vt:variant>
      <vt:variant>
        <vt:i4>5</vt:i4>
      </vt:variant>
      <vt:variant>
        <vt:lpwstr>http://应用域名/rsfw/sys/ggglmk/state/index.do</vt:lpwstr>
      </vt:variant>
      <vt:variant>
        <vt:lpwstr/>
      </vt:variant>
      <vt:variant>
        <vt:i4>158277918</vt:i4>
      </vt:variant>
      <vt:variant>
        <vt:i4>384</vt:i4>
      </vt:variant>
      <vt:variant>
        <vt:i4>0</vt:i4>
      </vt:variant>
      <vt:variant>
        <vt:i4>5</vt:i4>
      </vt:variant>
      <vt:variant>
        <vt:lpwstr>http://应用域名/rsfw/sys/zcpsxt/auth.do</vt:lpwstr>
      </vt:variant>
      <vt:variant>
        <vt:lpwstr/>
      </vt:variant>
      <vt:variant>
        <vt:i4>2883591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_Toc6339215</vt:lpwstr>
      </vt:variant>
      <vt:variant>
        <vt:i4>2883591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_Toc6339214</vt:lpwstr>
      </vt:variant>
      <vt:variant>
        <vt:i4>2883591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_Toc6339213</vt:lpwstr>
      </vt:variant>
      <vt:variant>
        <vt:i4>2883591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_Toc6339212</vt:lpwstr>
      </vt:variant>
      <vt:variant>
        <vt:i4>2883591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_Toc6339211</vt:lpwstr>
      </vt:variant>
      <vt:variant>
        <vt:i4>2883591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_Toc6339210</vt:lpwstr>
      </vt:variant>
      <vt:variant>
        <vt:i4>2949127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_Toc6339209</vt:lpwstr>
      </vt:variant>
      <vt:variant>
        <vt:i4>2949127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_Toc6339208</vt:lpwstr>
      </vt:variant>
      <vt:variant>
        <vt:i4>2949127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_Toc6339207</vt:lpwstr>
      </vt:variant>
      <vt:variant>
        <vt:i4>2949127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_Toc6339206</vt:lpwstr>
      </vt:variant>
      <vt:variant>
        <vt:i4>2949127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_Toc6339205</vt:lpwstr>
      </vt:variant>
      <vt:variant>
        <vt:i4>2949127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_Toc6339204</vt:lpwstr>
      </vt:variant>
      <vt:variant>
        <vt:i4>2949127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_Toc6339203</vt:lpwstr>
      </vt:variant>
      <vt:variant>
        <vt:i4>2949127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_Toc6339202</vt:lpwstr>
      </vt:variant>
      <vt:variant>
        <vt:i4>2949127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_Toc6339201</vt:lpwstr>
      </vt:variant>
      <vt:variant>
        <vt:i4>2949127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_Toc6339200</vt:lpwstr>
      </vt:variant>
      <vt:variant>
        <vt:i4>2359300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_Toc6339199</vt:lpwstr>
      </vt:variant>
      <vt:variant>
        <vt:i4>2359300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_Toc6339198</vt:lpwstr>
      </vt:variant>
      <vt:variant>
        <vt:i4>2359300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_Toc6339197</vt:lpwstr>
      </vt:variant>
      <vt:variant>
        <vt:i4>2359300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_Toc6339196</vt:lpwstr>
      </vt:variant>
      <vt:variant>
        <vt:i4>2359300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_Toc6339195</vt:lpwstr>
      </vt:variant>
      <vt:variant>
        <vt:i4>2359300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_Toc6339194</vt:lpwstr>
      </vt:variant>
      <vt:variant>
        <vt:i4>2359300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_Toc6339193</vt:lpwstr>
      </vt:variant>
      <vt:variant>
        <vt:i4>2359300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_Toc6339192</vt:lpwstr>
      </vt:variant>
      <vt:variant>
        <vt:i4>2359300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_Toc6339191</vt:lpwstr>
      </vt:variant>
      <vt:variant>
        <vt:i4>2359300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_Toc6339190</vt:lpwstr>
      </vt:variant>
      <vt:variant>
        <vt:i4>2424836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_Toc6339189</vt:lpwstr>
      </vt:variant>
      <vt:variant>
        <vt:i4>2424836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_Toc6339188</vt:lpwstr>
      </vt:variant>
      <vt:variant>
        <vt:i4>2424836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_Toc6339187</vt:lpwstr>
      </vt:variant>
      <vt:variant>
        <vt:i4>2424836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_Toc6339186</vt:lpwstr>
      </vt:variant>
      <vt:variant>
        <vt:i4>2424836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_Toc6339185</vt:lpwstr>
      </vt:variant>
      <vt:variant>
        <vt:i4>2424836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_Toc6339184</vt:lpwstr>
      </vt:variant>
      <vt:variant>
        <vt:i4>2424836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_Toc6339183</vt:lpwstr>
      </vt:variant>
      <vt:variant>
        <vt:i4>2424836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_Toc6339182</vt:lpwstr>
      </vt:variant>
      <vt:variant>
        <vt:i4>2424836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_Toc6339181</vt:lpwstr>
      </vt:variant>
      <vt:variant>
        <vt:i4>2424836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_Toc6339180</vt:lpwstr>
      </vt:variant>
      <vt:variant>
        <vt:i4>2752516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_Toc6339179</vt:lpwstr>
      </vt:variant>
      <vt:variant>
        <vt:i4>2752516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_Toc6339178</vt:lpwstr>
      </vt:variant>
      <vt:variant>
        <vt:i4>2752516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_Toc6339177</vt:lpwstr>
      </vt:variant>
      <vt:variant>
        <vt:i4>2752516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_Toc6339176</vt:lpwstr>
      </vt:variant>
      <vt:variant>
        <vt:i4>2752516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_Toc6339175</vt:lpwstr>
      </vt:variant>
      <vt:variant>
        <vt:i4>2752516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_Toc6339174</vt:lpwstr>
      </vt:variant>
      <vt:variant>
        <vt:i4>2752516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_Toc6339173</vt:lpwstr>
      </vt:variant>
      <vt:variant>
        <vt:i4>2752516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_Toc6339172</vt:lpwstr>
      </vt:variant>
      <vt:variant>
        <vt:i4>2752516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_Toc6339171</vt:lpwstr>
      </vt:variant>
      <vt:variant>
        <vt:i4>2752516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_Toc6339170</vt:lpwstr>
      </vt:variant>
      <vt:variant>
        <vt:i4>2818052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_Toc6339169</vt:lpwstr>
      </vt:variant>
      <vt:variant>
        <vt:i4>2818052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_Toc6339168</vt:lpwstr>
      </vt:variant>
      <vt:variant>
        <vt:i4>2818052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_Toc6339167</vt:lpwstr>
      </vt:variant>
      <vt:variant>
        <vt:i4>2818052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_Toc6339166</vt:lpwstr>
      </vt:variant>
      <vt:variant>
        <vt:i4>2818052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_Toc6339165</vt:lpwstr>
      </vt:variant>
      <vt:variant>
        <vt:i4>2818052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_Toc6339164</vt:lpwstr>
      </vt:variant>
      <vt:variant>
        <vt:i4>2818052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_Toc6339163</vt:lpwstr>
      </vt:variant>
      <vt:variant>
        <vt:i4>2818052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_Toc6339162</vt:lpwstr>
      </vt:variant>
      <vt:variant>
        <vt:i4>2818052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_Toc6339161</vt:lpwstr>
      </vt:variant>
      <vt:variant>
        <vt:i4>2818052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_Toc6339160</vt:lpwstr>
      </vt:variant>
      <vt:variant>
        <vt:i4>2621444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_Toc6339159</vt:lpwstr>
      </vt:variant>
      <vt:variant>
        <vt:i4>2621444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_Toc6339158</vt:lpwstr>
      </vt:variant>
      <vt:variant>
        <vt:i4>2621444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_Toc6339157</vt:lpwstr>
      </vt:variant>
      <vt:variant>
        <vt:i4>2621444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_Toc6339156</vt:lpwstr>
      </vt:variant>
      <vt:variant>
        <vt:i4>2621444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_Toc6339155</vt:lpwstr>
      </vt:variant>
      <vt:variant>
        <vt:i4>2621444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_Toc6339154</vt:lpwstr>
      </vt:variant>
      <vt:variant>
        <vt:i4>2621444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_Toc6339153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〔 项目名称 〕</dc:title>
  <dc:subject/>
  <dc:creator>User</dc:creator>
  <cp:keywords/>
  <dc:description/>
  <cp:lastModifiedBy>HP Inc.</cp:lastModifiedBy>
  <cp:revision>672</cp:revision>
  <cp:lastPrinted>2020-11-02T08:05:00Z</cp:lastPrinted>
  <dcterms:created xsi:type="dcterms:W3CDTF">2019-04-19T08:49:00Z</dcterms:created>
  <dcterms:modified xsi:type="dcterms:W3CDTF">2020-11-02T08:08:00Z</dcterms:modified>
</cp:coreProperties>
</file>